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B3941" w14:textId="522369CB" w:rsidR="00AB7B53" w:rsidRPr="00301E6C" w:rsidRDefault="00863431" w:rsidP="00AB7B53">
      <w:pPr>
        <w:tabs>
          <w:tab w:val="left" w:pos="1864"/>
        </w:tabs>
        <w:ind w:right="-720"/>
        <w:rPr>
          <w:rStyle w:val="Hyperlink"/>
          <w:color w:val="auto"/>
          <w:sz w:val="28"/>
          <w:szCs w:val="28"/>
        </w:rPr>
      </w:pPr>
      <w:r>
        <w:rPr>
          <w:noProof/>
        </w:rPr>
        <mc:AlternateContent>
          <mc:Choice Requires="wps">
            <w:drawing>
              <wp:anchor distT="0" distB="0" distL="114300" distR="114300" simplePos="0" relativeHeight="251662336" behindDoc="0" locked="0" layoutInCell="1" allowOverlap="1" wp14:anchorId="63FB4D55" wp14:editId="374DBD55">
                <wp:simplePos x="0" y="0"/>
                <wp:positionH relativeFrom="column">
                  <wp:posOffset>-203200</wp:posOffset>
                </wp:positionH>
                <wp:positionV relativeFrom="paragraph">
                  <wp:posOffset>274955</wp:posOffset>
                </wp:positionV>
                <wp:extent cx="6448425" cy="1022350"/>
                <wp:effectExtent l="0" t="0" r="28575" b="25400"/>
                <wp:wrapNone/>
                <wp:docPr id="160060524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48425" cy="1022350"/>
                        </a:xfrm>
                        <a:prstGeom prst="rect">
                          <a:avLst/>
                        </a:prstGeom>
                        <a:solidFill>
                          <a:srgbClr val="FFFFFF"/>
                        </a:solidFill>
                        <a:ln w="9525">
                          <a:solidFill>
                            <a:srgbClr val="000000"/>
                          </a:solidFill>
                          <a:miter lim="800000"/>
                          <a:headEnd/>
                          <a:tailEnd/>
                        </a:ln>
                      </wps:spPr>
                      <wps:txbx>
                        <w:txbxContent>
                          <w:p w14:paraId="543C330C" w14:textId="5855EC75" w:rsidR="00AB7B53" w:rsidRPr="00B9118A" w:rsidRDefault="009A6BE5" w:rsidP="00AB7B53">
                            <w:pPr>
                              <w:jc w:val="center"/>
                              <w:rPr>
                                <w:b/>
                                <w:sz w:val="24"/>
                                <w:szCs w:val="24"/>
                              </w:rPr>
                            </w:pPr>
                            <w:r>
                              <w:rPr>
                                <w:b/>
                                <w:sz w:val="24"/>
                                <w:szCs w:val="24"/>
                              </w:rPr>
                              <w:t>PROMPT</w:t>
                            </w:r>
                            <w:r w:rsidR="000C6FF8">
                              <w:rPr>
                                <w:b/>
                                <w:sz w:val="24"/>
                                <w:szCs w:val="24"/>
                              </w:rPr>
                              <w:t>:</w:t>
                            </w:r>
                          </w:p>
                          <w:p w14:paraId="1446886A" w14:textId="213642EF" w:rsidR="00863431" w:rsidRPr="00AE4E52" w:rsidRDefault="00863431" w:rsidP="00863431">
                            <w:pPr>
                              <w:rPr>
                                <w:rFonts w:ascii="Times New Roman" w:hAnsi="Times New Roman"/>
                                <w:iCs/>
                                <w:sz w:val="24"/>
                                <w:szCs w:val="24"/>
                              </w:rPr>
                            </w:pPr>
                            <w:r>
                              <w:rPr>
                                <w:b/>
                                <w:iCs/>
                                <w:sz w:val="24"/>
                                <w:szCs w:val="24"/>
                              </w:rPr>
                              <w:t>Choice A:</w:t>
                            </w:r>
                            <w:r w:rsidRPr="00002A37">
                              <w:rPr>
                                <w:rFonts w:ascii="Times New Roman" w:hAnsi="Times New Roman"/>
                                <w:iCs/>
                                <w:sz w:val="24"/>
                                <w:szCs w:val="24"/>
                              </w:rPr>
                              <w:t xml:space="preserve">  </w:t>
                            </w:r>
                            <w:sdt>
                              <w:sdtPr>
                                <w:rPr>
                                  <w:rStyle w:val="Paragraph"/>
                                </w:rPr>
                                <w:id w:val="-1053624602"/>
                                <w:lock w:val="sdtLocked"/>
                                <w:placeholder>
                                  <w:docPart w:val="6004ABD037EA42F4A4B94D3A16EE0843"/>
                                </w:placeholder>
                                <w:showingPlcHdr/>
                                <w15:color w:val="000000"/>
                                <w:text w:multiLine="1"/>
                              </w:sdtPr>
                              <w:sdtEndPr>
                                <w:rPr>
                                  <w:rStyle w:val="DefaultParagraphFont"/>
                                  <w:rFonts w:ascii="Times New Roman" w:hAnsi="Times New Roman"/>
                                  <w:iCs/>
                                  <w:sz w:val="22"/>
                                  <w:szCs w:val="24"/>
                                </w:rPr>
                              </w:sdtEndPr>
                              <w:sdtContent>
                                <w:r w:rsidR="00E672C2" w:rsidRPr="006C2E15">
                                  <w:rPr>
                                    <w:rStyle w:val="PlaceholderText"/>
                                    <w:color w:val="auto"/>
                                  </w:rPr>
                                  <w:t>Click or tap here to enter text.</w:t>
                                </w:r>
                              </w:sdtContent>
                            </w:sdt>
                          </w:p>
                          <w:p w14:paraId="70EC004E" w14:textId="1B3E36B2" w:rsidR="00863431" w:rsidRPr="00AE4E52" w:rsidRDefault="00863431" w:rsidP="00863431">
                            <w:pPr>
                              <w:rPr>
                                <w:rFonts w:ascii="Times New Roman" w:hAnsi="Times New Roman"/>
                                <w:sz w:val="24"/>
                                <w:szCs w:val="24"/>
                              </w:rPr>
                            </w:pPr>
                            <w:r w:rsidRPr="00683B52">
                              <w:rPr>
                                <w:b/>
                                <w:iCs/>
                                <w:sz w:val="24"/>
                                <w:szCs w:val="24"/>
                              </w:rPr>
                              <w:t>Choice B:</w:t>
                            </w:r>
                            <w:r w:rsidRPr="00002A37">
                              <w:rPr>
                                <w:rFonts w:ascii="Times New Roman" w:hAnsi="Times New Roman"/>
                                <w:sz w:val="24"/>
                                <w:szCs w:val="24"/>
                              </w:rPr>
                              <w:t xml:space="preserve"> </w:t>
                            </w:r>
                            <w:r>
                              <w:rPr>
                                <w:rFonts w:ascii="Times New Roman" w:hAnsi="Times New Roman"/>
                                <w:sz w:val="24"/>
                                <w:szCs w:val="24"/>
                              </w:rPr>
                              <w:t xml:space="preserve"> </w:t>
                            </w:r>
                            <w:sdt>
                              <w:sdtPr>
                                <w:rPr>
                                  <w:rStyle w:val="Paragraph"/>
                                </w:rPr>
                                <w:id w:val="-1161618040"/>
                                <w:lock w:val="sdtLocked"/>
                                <w:placeholder>
                                  <w:docPart w:val="0ED1FCDD65CA4786B187C14A472AF65D"/>
                                </w:placeholder>
                                <w:showingPlcHdr/>
                                <w15:color w:val="000000"/>
                                <w:text w:multiLine="1"/>
                              </w:sdtPr>
                              <w:sdtEndPr>
                                <w:rPr>
                                  <w:rStyle w:val="DefaultParagraphFont"/>
                                  <w:rFonts w:ascii="Times New Roman" w:hAnsi="Times New Roman"/>
                                  <w:sz w:val="22"/>
                                  <w:szCs w:val="24"/>
                                </w:rPr>
                              </w:sdtEndPr>
                              <w:sdtContent>
                                <w:r w:rsidR="00E672C2" w:rsidRPr="006C2E15">
                                  <w:rPr>
                                    <w:rStyle w:val="PlaceholderText"/>
                                    <w:color w:val="auto"/>
                                  </w:rPr>
                                  <w:t>Click or tap here to enter text.</w:t>
                                </w:r>
                              </w:sdtContent>
                            </w:sdt>
                          </w:p>
                          <w:p w14:paraId="247F23AF" w14:textId="77777777" w:rsidR="00AB7B53" w:rsidRPr="00683B52" w:rsidRDefault="00AB7B53" w:rsidP="00AB7B53">
                            <w:pPr>
                              <w:rPr>
                                <w:b/>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FB4D55" id="_x0000_t202" coordsize="21600,21600" o:spt="202" path="m,l,21600r21600,l21600,xe">
                <v:stroke joinstyle="miter"/>
                <v:path gradientshapeok="t" o:connecttype="rect"/>
              </v:shapetype>
              <v:shape id="Text Box 15" o:spid="_x0000_s1026" type="#_x0000_t202" style="position:absolute;margin-left:-16pt;margin-top:21.65pt;width:507.75pt;height:8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">
                <v:path arrowok="t"/>
                <v:textbox>
                  <w:txbxContent>
                    <w:p w14:paraId="543C330C" w14:textId="5855EC75" w:rsidR="00AB7B53" w:rsidRPr="00B9118A" w:rsidRDefault="009A6BE5" w:rsidP="00AB7B53">
                      <w:pPr>
                        <w:jc w:val="center"/>
                        <w:rPr>
                          <w:b/>
                          <w:sz w:val="24"/>
                          <w:szCs w:val="24"/>
                        </w:rPr>
                      </w:pPr>
                      <w:r>
                        <w:rPr>
                          <w:b/>
                          <w:sz w:val="24"/>
                          <w:szCs w:val="24"/>
                        </w:rPr>
                        <w:t>PROMPT</w:t>
                      </w:r>
                      <w:r w:rsidR="000C6FF8">
                        <w:rPr>
                          <w:b/>
                          <w:sz w:val="24"/>
                          <w:szCs w:val="24"/>
                        </w:rPr>
                        <w:t>:</w:t>
                      </w:r>
                    </w:p>
                    <w:p w14:paraId="1446886A" w14:textId="213642EF" w:rsidR="00863431" w:rsidRPr="00AE4E52" w:rsidRDefault="00863431" w:rsidP="00863431">
                      <w:pPr>
                        <w:rPr>
                          <w:rFonts w:ascii="Times New Roman" w:hAnsi="Times New Roman"/>
                          <w:iCs/>
                          <w:sz w:val="24"/>
                          <w:szCs w:val="24"/>
                        </w:rPr>
                      </w:pPr>
                      <w:r>
                        <w:rPr>
                          <w:b/>
                          <w:iCs/>
                          <w:sz w:val="24"/>
                          <w:szCs w:val="24"/>
                        </w:rPr>
                        <w:t>Choice A:</w:t>
                      </w:r>
                      <w:r w:rsidRPr="00002A37">
                        <w:rPr>
                          <w:rFonts w:ascii="Times New Roman" w:hAnsi="Times New Roman"/>
                          <w:iCs/>
                          <w:sz w:val="24"/>
                          <w:szCs w:val="24"/>
                        </w:rPr>
                        <w:t xml:space="preserve">  </w:t>
                      </w:r>
                      <w:sdt>
                        <w:sdtPr>
                          <w:rPr>
                            <w:rStyle w:val="Paragraph"/>
                          </w:rPr>
                          <w:id w:val="-1053624602"/>
                          <w:lock w:val="sdtLocked"/>
                          <w:placeholder>
                            <w:docPart w:val="6004ABD037EA42F4A4B94D3A16EE0843"/>
                          </w:placeholder>
                          <w:showingPlcHdr/>
                          <w15:color w:val="000000"/>
                          <w:text w:multiLine="1"/>
                        </w:sdtPr>
                        <w:sdtEndPr>
                          <w:rPr>
                            <w:rStyle w:val="DefaultParagraphFont"/>
                            <w:rFonts w:ascii="Times New Roman" w:hAnsi="Times New Roman"/>
                            <w:iCs/>
                            <w:sz w:val="22"/>
                            <w:szCs w:val="24"/>
                          </w:rPr>
                        </w:sdtEndPr>
                        <w:sdtContent>
                          <w:r w:rsidR="00E672C2" w:rsidRPr="006C2E15">
                            <w:rPr>
                              <w:rStyle w:val="PlaceholderText"/>
                              <w:color w:val="auto"/>
                            </w:rPr>
                            <w:t>Click or tap here to enter text.</w:t>
                          </w:r>
                        </w:sdtContent>
                      </w:sdt>
                    </w:p>
                    <w:p w14:paraId="70EC004E" w14:textId="1B3E36B2" w:rsidR="00863431" w:rsidRPr="00AE4E52" w:rsidRDefault="00863431" w:rsidP="00863431">
                      <w:pPr>
                        <w:rPr>
                          <w:rFonts w:ascii="Times New Roman" w:hAnsi="Times New Roman"/>
                          <w:sz w:val="24"/>
                          <w:szCs w:val="24"/>
                        </w:rPr>
                      </w:pPr>
                      <w:r w:rsidRPr="00683B52">
                        <w:rPr>
                          <w:b/>
                          <w:iCs/>
                          <w:sz w:val="24"/>
                          <w:szCs w:val="24"/>
                        </w:rPr>
                        <w:t>Choice B:</w:t>
                      </w:r>
                      <w:r w:rsidRPr="00002A37">
                        <w:rPr>
                          <w:rFonts w:ascii="Times New Roman" w:hAnsi="Times New Roman"/>
                          <w:sz w:val="24"/>
                          <w:szCs w:val="24"/>
                        </w:rPr>
                        <w:t xml:space="preserve"> </w:t>
                      </w:r>
                      <w:r>
                        <w:rPr>
                          <w:rFonts w:ascii="Times New Roman" w:hAnsi="Times New Roman"/>
                          <w:sz w:val="24"/>
                          <w:szCs w:val="24"/>
                        </w:rPr>
                        <w:t xml:space="preserve"> </w:t>
                      </w:r>
                      <w:sdt>
                        <w:sdtPr>
                          <w:rPr>
                            <w:rStyle w:val="Paragraph"/>
                          </w:rPr>
                          <w:id w:val="-1161618040"/>
                          <w:lock w:val="sdtLocked"/>
                          <w:placeholder>
                            <w:docPart w:val="0ED1FCDD65CA4786B187C14A472AF65D"/>
                          </w:placeholder>
                          <w:showingPlcHdr/>
                          <w15:color w:val="000000"/>
                          <w:text w:multiLine="1"/>
                        </w:sdtPr>
                        <w:sdtEndPr>
                          <w:rPr>
                            <w:rStyle w:val="DefaultParagraphFont"/>
                            <w:rFonts w:ascii="Times New Roman" w:hAnsi="Times New Roman"/>
                            <w:sz w:val="22"/>
                            <w:szCs w:val="24"/>
                          </w:rPr>
                        </w:sdtEndPr>
                        <w:sdtContent>
                          <w:r w:rsidR="00E672C2" w:rsidRPr="006C2E15">
                            <w:rPr>
                              <w:rStyle w:val="PlaceholderText"/>
                              <w:color w:val="auto"/>
                            </w:rPr>
                            <w:t>Click or tap here to enter text.</w:t>
                          </w:r>
                        </w:sdtContent>
                      </w:sdt>
                    </w:p>
                    <w:p w14:paraId="247F23AF" w14:textId="77777777" w:rsidR="00AB7B53" w:rsidRPr="00683B52" w:rsidRDefault="00AB7B53" w:rsidP="00AB7B53">
                      <w:pPr>
                        <w:rPr>
                          <w:b/>
                          <w:sz w:val="24"/>
                          <w:szCs w:val="24"/>
                        </w:rPr>
                      </w:pPr>
                    </w:p>
                  </w:txbxContent>
                </v:textbox>
              </v:shape>
            </w:pict>
          </mc:Fallback>
        </mc:AlternateContent>
      </w:r>
      <w:r w:rsidR="00AB7B53" w:rsidRPr="00B9118A">
        <w:rPr>
          <w:sz w:val="28"/>
          <w:szCs w:val="28"/>
        </w:rPr>
        <w:t xml:space="preserve">Name: </w:t>
      </w:r>
      <w:sdt>
        <w:sdtPr>
          <w:rPr>
            <w:rStyle w:val="Paragraph"/>
          </w:rPr>
          <w:id w:val="-273715681"/>
          <w:lock w:val="sdtLocked"/>
          <w:placeholder>
            <w:docPart w:val="B24611D2C94D46BC9888A10AE8789F29"/>
          </w:placeholder>
          <w:showingPlcHdr/>
          <w15:color w:val="000000"/>
          <w:text/>
        </w:sdtPr>
        <w:sdtEndPr>
          <w:rPr>
            <w:rStyle w:val="DefaultParagraphFont"/>
            <w:sz w:val="22"/>
            <w:szCs w:val="28"/>
          </w:rPr>
        </w:sdtEndPr>
        <w:sdtContent>
          <w:r w:rsidR="00E672C2" w:rsidRPr="006C2E15">
            <w:rPr>
              <w:rStyle w:val="PlaceholderText"/>
              <w:color w:val="auto"/>
            </w:rPr>
            <w:t>Click or tap here to enter text.</w:t>
          </w:r>
        </w:sdtContent>
      </w:sdt>
      <w:r w:rsidR="00AB7B53">
        <w:rPr>
          <w:sz w:val="28"/>
          <w:szCs w:val="28"/>
        </w:rPr>
        <w:tab/>
      </w:r>
      <w:r w:rsidR="00AB7B53">
        <w:rPr>
          <w:sz w:val="28"/>
          <w:szCs w:val="28"/>
        </w:rPr>
        <w:tab/>
      </w:r>
      <w:r w:rsidR="00A43225">
        <w:rPr>
          <w:sz w:val="28"/>
          <w:szCs w:val="28"/>
        </w:rPr>
        <w:tab/>
      </w:r>
      <w:r w:rsidR="00A43225">
        <w:rPr>
          <w:sz w:val="28"/>
          <w:szCs w:val="28"/>
        </w:rPr>
        <w:tab/>
      </w:r>
      <w:r w:rsidR="00A43225">
        <w:rPr>
          <w:sz w:val="28"/>
          <w:szCs w:val="28"/>
        </w:rPr>
        <w:tab/>
      </w:r>
      <w:r w:rsidR="00AB7B53">
        <w:rPr>
          <w:sz w:val="28"/>
          <w:szCs w:val="28"/>
        </w:rPr>
        <w:t xml:space="preserve">Date: </w:t>
      </w:r>
      <w:sdt>
        <w:sdtPr>
          <w:rPr>
            <w:rStyle w:val="Paragraph"/>
          </w:rPr>
          <w:id w:val="122434130"/>
          <w:lock w:val="sdtLocked"/>
          <w:placeholder>
            <w:docPart w:val="BBB55F7FB4584665BA854D920EAFA5DF"/>
          </w:placeholder>
          <w:showingPlcHdr/>
          <w15:color w:val="000000"/>
          <w:text/>
        </w:sdtPr>
        <w:sdtEndPr>
          <w:rPr>
            <w:rStyle w:val="DefaultParagraphFont"/>
            <w:sz w:val="22"/>
            <w:szCs w:val="28"/>
          </w:rPr>
        </w:sdtEndPr>
        <w:sdtContent>
          <w:r w:rsidR="001E1A60" w:rsidRPr="006C2E15">
            <w:rPr>
              <w:rStyle w:val="PlaceholderText"/>
              <w:color w:val="auto"/>
            </w:rPr>
            <w:t>Click or tap here to enter text.</w:t>
          </w:r>
        </w:sdtContent>
      </w:sdt>
    </w:p>
    <w:p w14:paraId="71D0706A" w14:textId="77777777" w:rsidR="00AB7B53" w:rsidRDefault="00AB7B53" w:rsidP="00AB7B53">
      <w:pPr>
        <w:rPr>
          <w:rFonts w:ascii="Comic Sans MS" w:hAnsi="Comic Sans MS"/>
          <w:b/>
          <w:noProof/>
          <w:color w:val="002060"/>
          <w:sz w:val="28"/>
          <w:szCs w:val="28"/>
        </w:rPr>
      </w:pPr>
    </w:p>
    <w:p w14:paraId="647591BC" w14:textId="77777777" w:rsidR="00AB7B53" w:rsidRDefault="00AB7B53">
      <w:pPr>
        <w:rPr>
          <w:rFonts w:ascii="Comic Sans MS" w:hAnsi="Comic Sans MS"/>
          <w:b/>
          <w:noProof/>
          <w:color w:val="002060"/>
          <w:sz w:val="28"/>
          <w:szCs w:val="28"/>
        </w:rPr>
      </w:pPr>
    </w:p>
    <w:p w14:paraId="0D64C3A0" w14:textId="4B49C71B" w:rsidR="00AB7B53" w:rsidRDefault="00863431">
      <w:pPr>
        <w:rPr>
          <w:rFonts w:ascii="Comic Sans MS" w:hAnsi="Comic Sans MS"/>
          <w:b/>
          <w:noProof/>
          <w:color w:val="002060"/>
          <w:sz w:val="28"/>
          <w:szCs w:val="28"/>
        </w:rPr>
      </w:pPr>
      <w:r>
        <w:rPr>
          <w:noProof/>
        </w:rPr>
        <w:drawing>
          <wp:anchor distT="0" distB="0" distL="114300" distR="114300" simplePos="0" relativeHeight="251669504" behindDoc="0" locked="0" layoutInCell="1" allowOverlap="1" wp14:anchorId="3C3C27DE" wp14:editId="58E5BD20">
            <wp:simplePos x="0" y="0"/>
            <wp:positionH relativeFrom="column">
              <wp:posOffset>5708650</wp:posOffset>
            </wp:positionH>
            <wp:positionV relativeFrom="paragraph">
              <wp:posOffset>217805</wp:posOffset>
            </wp:positionV>
            <wp:extent cx="962025" cy="433705"/>
            <wp:effectExtent l="0" t="0" r="9525" b="4445"/>
            <wp:wrapNone/>
            <wp:docPr id="27"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6">
                      <a:extLst>
                        <a:ext uri="{C183D7F6-B498-43B3-948B-1728B52AA6E4}">
                          <adec:decorative xmlns:adec="http://schemas.microsoft.com/office/drawing/2017/decorative" val="1"/>
                        </a:ext>
                      </a:extLst>
                    </pic:cNvPr>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337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3120" behindDoc="0" locked="0" layoutInCell="1" allowOverlap="1" wp14:anchorId="204BB2BB" wp14:editId="62412855">
            <wp:simplePos x="0" y="0"/>
            <wp:positionH relativeFrom="column">
              <wp:posOffset>-714375</wp:posOffset>
            </wp:positionH>
            <wp:positionV relativeFrom="paragraph">
              <wp:posOffset>134620</wp:posOffset>
            </wp:positionV>
            <wp:extent cx="682625" cy="596900"/>
            <wp:effectExtent l="0" t="0" r="0" b="0"/>
            <wp:wrapNone/>
            <wp:docPr id="25" name="Picture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14">
                      <a:extLst>
                        <a:ext uri="{C183D7F6-B498-43B3-948B-1728B52AA6E4}">
                          <adec:decorative xmlns:adec="http://schemas.microsoft.com/office/drawing/2017/decorative" val="1"/>
                        </a:ext>
                      </a:extLst>
                    </pic:cNvPr>
                    <pic:cNvPicPr>
                      <a:picLocks/>
                    </pic:cNvPicPr>
                  </pic:nvPicPr>
                  <pic:blipFill>
                    <a:blip r:embed="rId9">
                      <a:extLst>
                        <a:ext uri="{28A0092B-C50C-407E-A947-70E740481C1C}">
                          <a14:useLocalDpi xmlns:a14="http://schemas.microsoft.com/office/drawing/2010/main" val="0"/>
                        </a:ext>
                      </a:extLst>
                    </a:blip>
                    <a:srcRect l="5769" t="26225" r="89104" b="65791"/>
                    <a:stretch>
                      <a:fillRect/>
                    </a:stretch>
                  </pic:blipFill>
                  <pic:spPr bwMode="auto">
                    <a:xfrm>
                      <a:off x="0" y="0"/>
                      <a:ext cx="682625" cy="596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45952" behindDoc="1" locked="0" layoutInCell="1" allowOverlap="1" wp14:anchorId="133EA1E7" wp14:editId="5BB818DA">
                <wp:simplePos x="0" y="0"/>
                <wp:positionH relativeFrom="page">
                  <wp:align>right</wp:align>
                </wp:positionH>
                <wp:positionV relativeFrom="paragraph">
                  <wp:posOffset>179705</wp:posOffset>
                </wp:positionV>
                <wp:extent cx="7781290" cy="509905"/>
                <wp:effectExtent l="0" t="0" r="0" b="0"/>
                <wp:wrapNone/>
                <wp:docPr id="253847362" name="Rectangle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81290" cy="509905"/>
                        </a:xfrm>
                        <a:prstGeom prst="rect">
                          <a:avLst/>
                        </a:prstGeom>
                        <a:solidFill>
                          <a:sysClr val="window" lastClr="FFFFFF">
                            <a:lumMod val="85000"/>
                          </a:sys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BAAEA8" id="Rectangle 13" o:spid="_x0000_s1026" alt="&quot;&quot;" style="position:absolute;margin-left:561.5pt;margin-top:14.15pt;width:612.7pt;height:40.15pt;z-index:-25167052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" fillcolor="#d9d9d9" stroked="f">
                <w10:wrap anchorx="page"/>
              </v:rect>
            </w:pict>
          </mc:Fallback>
        </mc:AlternateContent>
      </w:r>
    </w:p>
    <w:p w14:paraId="22B513E4" w14:textId="77777777" w:rsidR="006B6231" w:rsidRDefault="006B6231" w:rsidP="00AB7B53">
      <w:pPr>
        <w:rPr>
          <w:rFonts w:ascii="Comic Sans MS" w:hAnsi="Comic Sans MS"/>
          <w:b/>
          <w:noProof/>
          <w:color w:val="002060"/>
          <w:sz w:val="28"/>
          <w:szCs w:val="28"/>
        </w:rPr>
        <w:sectPr w:rsidR="006B6231" w:rsidSect="00AB7B53">
          <w:headerReference w:type="default" r:id="rId10"/>
          <w:pgSz w:w="12240" w:h="15840"/>
          <w:pgMar w:top="90" w:right="1440" w:bottom="180" w:left="1440" w:header="144" w:footer="720" w:gutter="0"/>
          <w:cols w:space="720"/>
          <w:docGrid w:linePitch="360"/>
        </w:sectPr>
      </w:pPr>
    </w:p>
    <w:p w14:paraId="6DB17AEF" w14:textId="162D61D9" w:rsidR="00AB7B53" w:rsidRPr="00A763A5" w:rsidRDefault="00863431" w:rsidP="00AB7B53">
      <w:pPr>
        <w:rPr>
          <w:rFonts w:ascii="Comic Sans MS" w:hAnsi="Comic Sans MS"/>
          <w:b/>
          <w:noProof/>
          <w:color w:val="1F497D"/>
          <w:sz w:val="28"/>
          <w:szCs w:val="28"/>
        </w:rPr>
      </w:pPr>
      <w:r>
        <w:rPr>
          <w:noProof/>
        </w:rPr>
        <w:drawing>
          <wp:anchor distT="0" distB="0" distL="114300" distR="114300" simplePos="0" relativeHeight="251650048" behindDoc="0" locked="0" layoutInCell="1" allowOverlap="1" wp14:anchorId="7944CB65" wp14:editId="15DCA2CD">
            <wp:simplePos x="0" y="0"/>
            <wp:positionH relativeFrom="column">
              <wp:posOffset>-712470</wp:posOffset>
            </wp:positionH>
            <wp:positionV relativeFrom="paragraph">
              <wp:posOffset>328930</wp:posOffset>
            </wp:positionV>
            <wp:extent cx="635000" cy="540385"/>
            <wp:effectExtent l="0" t="0" r="0" b="0"/>
            <wp:wrapSquare wrapText="bothSides"/>
            <wp:docPr id="23"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7">
                      <a:extLst>
                        <a:ext uri="{C183D7F6-B498-43B3-948B-1728B52AA6E4}">
                          <adec:decorative xmlns:adec="http://schemas.microsoft.com/office/drawing/2017/decorative" val="1"/>
                        </a:ext>
                      </a:extLst>
                    </pic:cNvPr>
                    <pic:cNvPicPr>
                      <a:picLocks/>
                    </pic:cNvPicPr>
                  </pic:nvPicPr>
                  <pic:blipFill>
                    <a:blip r:embed="rId11">
                      <a:extLst>
                        <a:ext uri="{28A0092B-C50C-407E-A947-70E740481C1C}">
                          <a14:useLocalDpi xmlns:a14="http://schemas.microsoft.com/office/drawing/2010/main" val="0"/>
                        </a:ext>
                      </a:extLst>
                    </a:blip>
                    <a:srcRect l="26299" t="43103" r="70290" b="51682"/>
                    <a:stretch>
                      <a:fillRect/>
                    </a:stretch>
                  </pic:blipFill>
                  <pic:spPr bwMode="auto">
                    <a:xfrm>
                      <a:off x="0" y="0"/>
                      <a:ext cx="635000" cy="540385"/>
                    </a:xfrm>
                    <a:prstGeom prst="rect">
                      <a:avLst/>
                    </a:prstGeom>
                    <a:noFill/>
                    <a:ln>
                      <a:noFill/>
                    </a:ln>
                  </pic:spPr>
                </pic:pic>
              </a:graphicData>
            </a:graphic>
            <wp14:sizeRelH relativeFrom="page">
              <wp14:pctWidth>0</wp14:pctWidth>
            </wp14:sizeRelH>
            <wp14:sizeRelV relativeFrom="page">
              <wp14:pctHeight>0</wp14:pctHeight>
            </wp14:sizeRelV>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bookmarkStart w:id="0" w:name="_Hlk198109079"/>
      <w:sdt>
        <w:sdtPr>
          <w:rPr>
            <w:rStyle w:val="Paragraph"/>
          </w:rPr>
          <w:alias w:val="Goal"/>
          <w:tag w:val="Goal"/>
          <w:id w:val="1999071304"/>
          <w:lock w:val="sdtLocked"/>
          <w:placeholder>
            <w:docPart w:val="DefaultPlaceholder_-1854013438"/>
          </w:placeholder>
          <w15:color w:val="000000"/>
          <w:comboBox>
            <w:listItem w:displayText="Choose your goal here!" w:value="Choose your goal here!"/>
            <w:listItem w:displayText="I will include 3 facts and 1 elaboration with evidence." w:value="I will include 3 facts and 1 elaboration with evidence."/>
            <w:listItem w:displayText="I will include 3 facts and 2 elaborations with evidence." w:value="I will include 3 facts and 2 elaborations with evidence."/>
            <w:listItem w:displayText="I will include 3 facts and 3 elaborations with evidence." w:value="I will include 3 facts and 3 elaborations with evidence."/>
          </w:comboBox>
        </w:sdtPr>
        <w:sdtEndPr>
          <w:rPr>
            <w:rStyle w:val="Paragraph"/>
          </w:rPr>
        </w:sdtEndPr>
        <w:sdtContent>
          <w:r w:rsidR="00525538" w:rsidRPr="00D71BD8">
            <w:rPr>
              <w:rStyle w:val="Paragraph"/>
            </w:rPr>
            <w:t>Choose your goal here!</w:t>
          </w:r>
        </w:sdtContent>
      </w:sdt>
      <w:bookmarkEnd w:id="0"/>
    </w:p>
    <w:p w14:paraId="2F7BECCA" w14:textId="77777777" w:rsidR="006B6231" w:rsidRDefault="006B6231" w:rsidP="00AB7B53">
      <w:pPr>
        <w:spacing w:after="0" w:line="240" w:lineRule="auto"/>
        <w:rPr>
          <w:rFonts w:ascii="Comic Sans MS" w:hAnsi="Comic Sans MS"/>
          <w:b/>
          <w:color w:val="002060"/>
          <w:sz w:val="28"/>
          <w:szCs w:val="28"/>
        </w:rPr>
        <w:sectPr w:rsidR="006B6231" w:rsidSect="006B6231">
          <w:type w:val="continuous"/>
          <w:pgSz w:w="12240" w:h="15840"/>
          <w:pgMar w:top="90" w:right="1440" w:bottom="180" w:left="1440" w:header="144" w:footer="720" w:gutter="0"/>
          <w:cols w:space="720"/>
          <w:docGrid w:linePitch="360"/>
        </w:sectPr>
      </w:pPr>
    </w:p>
    <w:p w14:paraId="4CC60A4D" w14:textId="77777777" w:rsidR="00AB7B53" w:rsidRPr="00A763A5" w:rsidRDefault="002F4EB9" w:rsidP="00AB7B53">
      <w:pPr>
        <w:spacing w:after="0" w:line="240" w:lineRule="auto"/>
        <w:rPr>
          <w:rStyle w:val="Hyperlink"/>
          <w:rFonts w:ascii="Comic Sans MS" w:hAnsi="Comic Sans MS"/>
          <w:b/>
          <w:noProof/>
          <w:color w:val="1F497D"/>
          <w:sz w:val="28"/>
          <w:szCs w:val="28"/>
        </w:rPr>
      </w:pPr>
      <w:r w:rsidRPr="003A6042">
        <w:rPr>
          <w:rFonts w:ascii="Comic Sans MS" w:hAnsi="Comic Sans MS"/>
          <w:b/>
          <w:color w:val="002060"/>
          <w:sz w:val="28"/>
          <w:szCs w:val="28"/>
        </w:rPr>
        <w:t xml:space="preserve">Fill in the chart below.  </w:t>
      </w:r>
      <w:hyperlink w:anchor="FilledCBGO" w:history="1">
        <w:r w:rsidR="000F33B6">
          <w:rPr>
            <w:rStyle w:val="Hyperlink"/>
            <w:rFonts w:ascii="Comic Sans MS" w:hAnsi="Comic Sans MS"/>
            <w:color w:val="0000FF"/>
            <w:sz w:val="28"/>
            <w:szCs w:val="28"/>
            <w:u w:val="single"/>
          </w:rPr>
          <w:t>Click here to see an</w:t>
        </w:r>
        <w:r w:rsidRPr="00582D68">
          <w:rPr>
            <w:rStyle w:val="Hyperlink"/>
            <w:rFonts w:ascii="Comic Sans MS" w:hAnsi="Comic Sans MS"/>
            <w:color w:val="0000FF"/>
            <w:sz w:val="28"/>
            <w:szCs w:val="28"/>
            <w:u w:val="single"/>
          </w:rPr>
          <w:t xml:space="preserve"> example</w:t>
        </w:r>
        <w:r w:rsidRPr="003A6042">
          <w:rPr>
            <w:rStyle w:val="Hyperlink"/>
            <w:rFonts w:ascii="Comic Sans MS" w:hAnsi="Comic Sans MS"/>
            <w:sz w:val="28"/>
            <w:szCs w:val="28"/>
          </w:rPr>
          <w:t>.</w:t>
        </w:r>
      </w:hyperlink>
      <w:r w:rsidRPr="003A6042">
        <w:rPr>
          <w:rStyle w:val="Hyperlink"/>
          <w:rFonts w:ascii="Comic Sans MS" w:hAnsi="Comic Sans MS"/>
          <w:sz w:val="28"/>
          <w:szCs w:val="28"/>
        </w:rPr>
        <w:t xml:space="preserve">   </w:t>
      </w:r>
    </w:p>
    <w:p w14:paraId="6485FFF7" w14:textId="77777777" w:rsidR="00AB7B53" w:rsidRDefault="004A0A0D">
      <w:pPr>
        <w:rPr>
          <w:rStyle w:val="Hyperlink"/>
          <w:rFonts w:ascii="Comic Sans MS" w:hAnsi="Comic Sans MS"/>
          <w:sz w:val="28"/>
          <w:szCs w:val="28"/>
        </w:rPr>
      </w:pPr>
      <w:r>
        <w:rPr>
          <w:rFonts w:ascii="Comic Sans MS" w:hAnsi="Comic Sans MS"/>
          <w:noProof/>
          <w:color w:val="000000"/>
          <w:sz w:val="28"/>
          <w:szCs w:val="28"/>
        </w:rPr>
        <w:object w:dxaOrig="1440" w:dyaOrig="1440" w14:anchorId="1675A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alt="Brainstorming tip" style="position:absolute;margin-left:46.8pt;margin-top:25.45pt;width:23.95pt;height:26.05pt;z-index:251663360;mso-wrap-edited:f;mso-width-percent:0;mso-height-percent:0;mso-position-horizontal:absolute;mso-position-horizontal-relative:text;mso-position-vertical:absolute;mso-position-vertical-relative:text;mso-width-percent:0;mso-height-percent:0">
            <v:imagedata r:id="rId12" o:title="" cropbottom="32177f" cropleft="20819f" cropright="24058f"/>
          </v:shape>
          <o:OLEObject Type="Embed" ProgID="Package" ShapeID="_x0000_s1034" DrawAspect="Icon" ObjectID="_1809930259" r:id="rId13"/>
        </w:object>
      </w:r>
      <w:r w:rsidR="00863431">
        <w:rPr>
          <w:noProof/>
        </w:rPr>
        <mc:AlternateContent>
          <mc:Choice Requires="wps">
            <w:drawing>
              <wp:anchor distT="0" distB="0" distL="114300" distR="114300" simplePos="0" relativeHeight="251661312" behindDoc="0" locked="0" layoutInCell="1" allowOverlap="1" wp14:anchorId="53988726" wp14:editId="1D858F14">
                <wp:simplePos x="0" y="0"/>
                <wp:positionH relativeFrom="column">
                  <wp:posOffset>506730</wp:posOffset>
                </wp:positionH>
                <wp:positionV relativeFrom="paragraph">
                  <wp:posOffset>82550</wp:posOffset>
                </wp:positionV>
                <wp:extent cx="6134735" cy="773430"/>
                <wp:effectExtent l="12700" t="12700" r="0" b="1270"/>
                <wp:wrapNone/>
                <wp:docPr id="145673995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34735" cy="773430"/>
                        </a:xfrm>
                        <a:prstGeom prst="rect">
                          <a:avLst/>
                        </a:prstGeom>
                        <a:solidFill>
                          <a:srgbClr val="FFFFFF"/>
                        </a:solidFill>
                        <a:ln w="19050">
                          <a:solidFill>
                            <a:srgbClr val="000000"/>
                          </a:solidFill>
                          <a:miter lim="800000"/>
                          <a:headEnd/>
                          <a:tailEnd/>
                        </a:ln>
                      </wps:spPr>
                      <wps:txbx>
                        <w:txbxContent>
                          <w:p w14:paraId="652C28CD" w14:textId="4244D538" w:rsidR="00AB7B53" w:rsidRPr="00AB5FE9" w:rsidRDefault="00AB5FE9">
                            <w:pPr>
                              <w:rPr>
                                <w:sz w:val="24"/>
                                <w:szCs w:val="24"/>
                              </w:rPr>
                            </w:pPr>
                            <w:r>
                              <w:t xml:space="preserve">       </w:t>
                            </w:r>
                            <w:r w:rsidR="008F1C19">
                              <w:t xml:space="preserve">   </w:t>
                            </w:r>
                            <w:r>
                              <w:t xml:space="preserve"> </w:t>
                            </w:r>
                            <w:hyperlink w:anchor="_top" w:tooltip="Quickly write about your topic.  Just a few words!" w:history="1">
                              <w:r w:rsidR="00AB7B53">
                                <w:rPr>
                                  <w:rStyle w:val="Hyperlink"/>
                                  <w:rFonts w:ascii="Comic Sans MS" w:hAnsi="Comic Sans MS"/>
                                  <w:b/>
                                  <w:noProof/>
                                  <w:sz w:val="28"/>
                                  <w:szCs w:val="28"/>
                                </w:rPr>
                                <w:t>Brainstorm:</w:t>
                              </w:r>
                            </w:hyperlink>
                            <w:r w:rsidR="00055ADE">
                              <w:rPr>
                                <w:rStyle w:val="Hyperlink"/>
                                <w:rFonts w:ascii="Comic Sans MS" w:hAnsi="Comic Sans MS"/>
                                <w:b/>
                                <w:noProof/>
                                <w:sz w:val="28"/>
                                <w:szCs w:val="28"/>
                              </w:rPr>
                              <w:t xml:space="preserve"> </w:t>
                            </w:r>
                            <w:r w:rsidR="00CE2E44">
                              <w:rPr>
                                <w:rStyle w:val="Hyperlink"/>
                                <w:rFonts w:ascii="Comic Sans MS" w:hAnsi="Comic Sans MS"/>
                                <w:b/>
                                <w:noProof/>
                                <w:sz w:val="28"/>
                                <w:szCs w:val="28"/>
                              </w:rPr>
                              <w:t xml:space="preserve"> </w:t>
                            </w:r>
                            <w:sdt>
                              <w:sdtPr>
                                <w:rPr>
                                  <w:rStyle w:val="Paragraph"/>
                                </w:rPr>
                                <w:alias w:val="What comes to mind when thinking about the topic?"/>
                                <w:tag w:val="What comes to mind when thinking about the topic?"/>
                                <w:id w:val="283083594"/>
                                <w:lock w:val="sdtLocked"/>
                                <w:showingPlcHdr/>
                                <w15:color w:val="000000"/>
                                <w:text w:multiLine="1"/>
                              </w:sdtPr>
                              <w:sdtEndPr>
                                <w:rPr>
                                  <w:rStyle w:val="Hyperlink"/>
                                  <w:rFonts w:ascii="Comic Sans MS" w:hAnsi="Comic Sans MS"/>
                                  <w:b/>
                                  <w:noProof/>
                                  <w:color w:val="000000"/>
                                  <w:sz w:val="22"/>
                                  <w:szCs w:val="28"/>
                                </w:rPr>
                              </w:sdtEndPr>
                              <w:sdtContent>
                                <w:r w:rsidR="005246FF" w:rsidRPr="006C2E15">
                                  <w:rPr>
                                    <w:rStyle w:val="PlaceholderText"/>
                                    <w:color w:val="000000" w:themeColor="text1"/>
                                  </w:rPr>
                                  <w:t>Click or tap here to enter text.</w:t>
                                </w:r>
                              </w:sdtContent>
                            </w:sdt>
                            <w:r w:rsidR="00CE2E44">
                              <w:rPr>
                                <w:rStyle w:val="Hyperlink"/>
                                <w:rFonts w:ascii="Comic Sans MS" w:hAnsi="Comic Sans MS"/>
                                <w:b/>
                                <w:noProof/>
                                <w:sz w:val="28"/>
                                <w:szCs w:val="2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88726" id="Text Box 11" o:spid="_x0000_s1027" type="#_x0000_t202" style="position:absolute;margin-left:39.9pt;margin-top:6.5pt;width:483.05pt;height:60.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" strokeweight="1.5pt">
                <v:path arrowok="t"/>
                <v:textbox>
                  <w:txbxContent>
                    <w:p w14:paraId="652C28CD" w14:textId="4244D538" w:rsidR="00AB7B53" w:rsidRPr="00AB5FE9" w:rsidRDefault="00AB5FE9">
                      <w:pPr>
                        <w:rPr>
                          <w:sz w:val="24"/>
                          <w:szCs w:val="24"/>
                        </w:rPr>
                      </w:pPr>
                      <w:r>
                        <w:t xml:space="preserve">       </w:t>
                      </w:r>
                      <w:r w:rsidR="008F1C19">
                        <w:t xml:space="preserve">   </w:t>
                      </w:r>
                      <w:r>
                        <w:t xml:space="preserve"> </w:t>
                      </w:r>
                      <w:hyperlink w:anchor="_top" w:tooltip="Quickly write about your topic.  Just a few words!" w:history="1">
                        <w:r w:rsidR="00AB7B53">
                          <w:rPr>
                            <w:rStyle w:val="Hyperlink"/>
                            <w:rFonts w:ascii="Comic Sans MS" w:hAnsi="Comic Sans MS"/>
                            <w:b/>
                            <w:noProof/>
                            <w:sz w:val="28"/>
                            <w:szCs w:val="28"/>
                          </w:rPr>
                          <w:t>Brainstorm:</w:t>
                        </w:r>
                      </w:hyperlink>
                      <w:r w:rsidR="00055ADE">
                        <w:rPr>
                          <w:rStyle w:val="Hyperlink"/>
                          <w:rFonts w:ascii="Comic Sans MS" w:hAnsi="Comic Sans MS"/>
                          <w:b/>
                          <w:noProof/>
                          <w:sz w:val="28"/>
                          <w:szCs w:val="28"/>
                        </w:rPr>
                        <w:t xml:space="preserve"> </w:t>
                      </w:r>
                      <w:r w:rsidR="00CE2E44">
                        <w:rPr>
                          <w:rStyle w:val="Hyperlink"/>
                          <w:rFonts w:ascii="Comic Sans MS" w:hAnsi="Comic Sans MS"/>
                          <w:b/>
                          <w:noProof/>
                          <w:sz w:val="28"/>
                          <w:szCs w:val="28"/>
                        </w:rPr>
                        <w:t xml:space="preserve"> </w:t>
                      </w:r>
                      <w:sdt>
                        <w:sdtPr>
                          <w:rPr>
                            <w:rStyle w:val="Paragraph"/>
                          </w:rPr>
                          <w:alias w:val="What comes to mind when thinking about the topic?"/>
                          <w:tag w:val="What comes to mind when thinking about the topic?"/>
                          <w:id w:val="283083594"/>
                          <w:lock w:val="sdtLocked"/>
                          <w:showingPlcHdr/>
                          <w15:color w:val="000000"/>
                          <w:text w:multiLine="1"/>
                        </w:sdtPr>
                        <w:sdtEndPr>
                          <w:rPr>
                            <w:rStyle w:val="Hyperlink"/>
                            <w:rFonts w:ascii="Comic Sans MS" w:hAnsi="Comic Sans MS"/>
                            <w:b/>
                            <w:noProof/>
                            <w:color w:val="000000"/>
                            <w:sz w:val="22"/>
                            <w:szCs w:val="28"/>
                          </w:rPr>
                        </w:sdtEndPr>
                        <w:sdtContent>
                          <w:r w:rsidR="005246FF" w:rsidRPr="006C2E15">
                            <w:rPr>
                              <w:rStyle w:val="PlaceholderText"/>
                              <w:color w:val="000000" w:themeColor="text1"/>
                            </w:rPr>
                            <w:t>Click or tap here to enter text.</w:t>
                          </w:r>
                        </w:sdtContent>
                      </w:sdt>
                      <w:r w:rsidR="00CE2E44">
                        <w:rPr>
                          <w:rStyle w:val="Hyperlink"/>
                          <w:rFonts w:ascii="Comic Sans MS" w:hAnsi="Comic Sans MS"/>
                          <w:b/>
                          <w:noProof/>
                          <w:sz w:val="28"/>
                          <w:szCs w:val="28"/>
                        </w:rPr>
                        <w:t xml:space="preserve">    </w:t>
                      </w:r>
                    </w:p>
                  </w:txbxContent>
                </v:textbox>
              </v:shape>
            </w:pict>
          </mc:Fallback>
        </mc:AlternateContent>
      </w:r>
    </w:p>
    <w:p w14:paraId="03B99853" w14:textId="77777777" w:rsidR="00AB7B53" w:rsidRDefault="00AB7B53">
      <w:pPr>
        <w:rPr>
          <w:rStyle w:val="Hyperlink"/>
          <w:rFonts w:ascii="Comic Sans MS" w:hAnsi="Comic Sans MS"/>
          <w:sz w:val="28"/>
          <w:szCs w:val="28"/>
        </w:rPr>
      </w:pPr>
    </w:p>
    <w:p w14:paraId="5CDFF546" w14:textId="77777777" w:rsidR="00434249" w:rsidRDefault="00434249">
      <w:pPr>
        <w:rPr>
          <w:rStyle w:val="Hyperlink"/>
          <w:rFonts w:ascii="Comic Sans MS" w:hAnsi="Comic Sans MS"/>
          <w:sz w:val="28"/>
          <w:szCs w:val="28"/>
        </w:rPr>
        <w:sectPr w:rsidR="00434249" w:rsidSect="006B6231">
          <w:type w:val="continuous"/>
          <w:pgSz w:w="12240" w:h="15840"/>
          <w:pgMar w:top="90" w:right="1440" w:bottom="180" w:left="1440" w:header="144" w:footer="720" w:gutter="0"/>
          <w:cols w:space="720"/>
          <w:docGrid w:linePitch="360"/>
        </w:sectPr>
      </w:pPr>
    </w:p>
    <w:p w14:paraId="021569B8" w14:textId="6546C4F4" w:rsidR="002F4EB9" w:rsidRPr="00B9118A" w:rsidRDefault="002F4EB9">
      <w:pPr>
        <w:rPr>
          <w:rStyle w:val="Hyperlink"/>
          <w:rFonts w:ascii="Comic Sans MS" w:hAnsi="Comic Sans MS"/>
          <w:sz w:val="28"/>
          <w:szCs w:val="28"/>
        </w:rPr>
      </w:pP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37"/>
        <w:gridCol w:w="2520"/>
        <w:gridCol w:w="4790"/>
        <w:gridCol w:w="250"/>
        <w:gridCol w:w="2103"/>
      </w:tblGrid>
      <w:tr w:rsidR="007E08EB" w:rsidRPr="00A763A5" w14:paraId="2CAC17EA" w14:textId="77777777" w:rsidTr="00A763A5">
        <w:trPr>
          <w:gridBefore w:val="1"/>
          <w:wBefore w:w="2037" w:type="dxa"/>
          <w:trHeight w:val="1125"/>
          <w:jc w:val="center"/>
        </w:trPr>
        <w:tc>
          <w:tcPr>
            <w:tcW w:w="2520" w:type="dxa"/>
            <w:tcBorders>
              <w:top w:val="single" w:sz="18" w:space="0" w:color="auto"/>
              <w:left w:val="single" w:sz="18" w:space="0" w:color="auto"/>
              <w:right w:val="single" w:sz="18" w:space="0" w:color="auto"/>
            </w:tcBorders>
            <w:shd w:val="clear" w:color="auto" w:fill="auto"/>
          </w:tcPr>
          <w:p w14:paraId="3B141EBB" w14:textId="4884093A" w:rsidR="007E08EB" w:rsidRPr="00385234" w:rsidRDefault="004A0A0D" w:rsidP="00385234">
            <w:pPr>
              <w:jc w:val="center"/>
              <w:rPr>
                <w:rFonts w:ascii="Comic Sans MS" w:hAnsi="Comic Sans MS"/>
                <w:b/>
                <w:noProof/>
                <w:sz w:val="28"/>
                <w:szCs w:val="28"/>
              </w:rPr>
            </w:pPr>
            <w:bookmarkStart w:id="1" w:name="_top"/>
            <w:bookmarkEnd w:id="1"/>
            <w:r>
              <w:rPr>
                <w:rFonts w:ascii="Comic Sans MS" w:hAnsi="Comic Sans MS"/>
                <w:b/>
                <w:noProof/>
                <w:sz w:val="28"/>
                <w:szCs w:val="28"/>
              </w:rPr>
              <w:object w:dxaOrig="1440" w:dyaOrig="1440" w14:anchorId="05773236">
                <v:shape id="_x0000_s1031" type="#_x0000_t75" alt="Main points tip" style="position:absolute;left:0;text-align:left;margin-left:-2.35pt;margin-top:2.3pt;width:26.6pt;height:25.15pt;z-index:251664384;mso-wrap-edited:f;mso-width-percent:0;mso-height-percent:0;mso-position-horizontal-relative:text;mso-position-vertical-relative:text;mso-width-percent:0;mso-height-percent:0">
                  <v:imagedata r:id="rId14" o:title="" cropbottom="31190f" cropleft="21266f" cropright="21266f"/>
                </v:shape>
                <o:OLEObject Type="Embed" ProgID="Package" ShapeID="_x0000_s1031" DrawAspect="Icon" ObjectID="_1809930260" r:id="rId15"/>
              </w:object>
            </w:r>
            <w:r w:rsidR="0033532B" w:rsidRPr="00A763A5">
              <w:rPr>
                <w:rFonts w:ascii="Comic Sans MS" w:hAnsi="Comic Sans MS"/>
                <w:b/>
                <w:noProof/>
                <w:sz w:val="28"/>
                <w:szCs w:val="28"/>
              </w:rPr>
              <w:t xml:space="preserve">   </w:t>
            </w:r>
            <w:hyperlink w:anchor="_top" w:tooltip="Write your ideas below. Just 1-2 words!" w:history="1">
              <w:r w:rsidR="00AB7B53" w:rsidRPr="00A763A5">
                <w:rPr>
                  <w:rStyle w:val="Hyperlink"/>
                  <w:rFonts w:ascii="Comic Sans MS" w:hAnsi="Comic Sans MS"/>
                  <w:b/>
                  <w:noProof/>
                  <w:sz w:val="28"/>
                  <w:szCs w:val="28"/>
                </w:rPr>
                <w:t>Main</w:t>
              </w:r>
            </w:hyperlink>
            <w:r w:rsidR="00AB7B53" w:rsidRPr="00A763A5">
              <w:rPr>
                <w:rStyle w:val="Hyperlink"/>
                <w:rFonts w:ascii="Comic Sans MS" w:hAnsi="Comic Sans MS"/>
                <w:b/>
                <w:noProof/>
                <w:sz w:val="28"/>
                <w:szCs w:val="28"/>
              </w:rPr>
              <w:t xml:space="preserve"> </w:t>
            </w:r>
            <w:hyperlink w:anchor="_top" w:tooltip="Organize your brainstormed ideas into main points for your response.  Just one or two words!" w:history="1">
              <w:r w:rsidR="00AB7B53" w:rsidRPr="00A763A5">
                <w:rPr>
                  <w:rStyle w:val="Hyperlink"/>
                  <w:rFonts w:ascii="Comic Sans MS" w:hAnsi="Comic Sans MS"/>
                  <w:b/>
                  <w:noProof/>
                  <w:sz w:val="28"/>
                  <w:szCs w:val="28"/>
                </w:rPr>
                <w:t>Points</w:t>
              </w:r>
            </w:hyperlink>
            <w:r w:rsidR="00425A18" w:rsidRPr="00A763A5">
              <w:rPr>
                <w:rFonts w:ascii="Comic Sans MS" w:hAnsi="Comic Sans MS"/>
                <w:sz w:val="28"/>
                <w:szCs w:val="28"/>
              </w:rPr>
              <w:t xml:space="preserve"> </w:t>
            </w:r>
          </w:p>
        </w:tc>
        <w:tc>
          <w:tcPr>
            <w:tcW w:w="4790" w:type="dxa"/>
            <w:tcBorders>
              <w:top w:val="single" w:sz="18" w:space="0" w:color="auto"/>
              <w:left w:val="single" w:sz="18" w:space="0" w:color="auto"/>
              <w:bottom w:val="single" w:sz="36" w:space="0" w:color="F79646"/>
              <w:right w:val="single" w:sz="18" w:space="0" w:color="auto"/>
            </w:tcBorders>
            <w:shd w:val="clear" w:color="auto" w:fill="FBD4B4"/>
          </w:tcPr>
          <w:p w14:paraId="29D229CC" w14:textId="0C62CE0A" w:rsidR="007E08EB" w:rsidRPr="00FB767D" w:rsidRDefault="004A0A0D" w:rsidP="00FB767D">
            <w:pPr>
              <w:jc w:val="center"/>
              <w:rPr>
                <w:rFonts w:ascii="Comic Sans MS" w:hAnsi="Comic Sans MS"/>
                <w:b/>
                <w:noProof/>
                <w:sz w:val="28"/>
                <w:szCs w:val="28"/>
              </w:rPr>
            </w:pPr>
            <w:r>
              <w:rPr>
                <w:rFonts w:ascii="Comic Sans MS" w:hAnsi="Comic Sans MS"/>
                <w:b/>
                <w:noProof/>
                <w:color w:val="002060"/>
                <w:sz w:val="28"/>
                <w:szCs w:val="28"/>
              </w:rPr>
              <w:object w:dxaOrig="1440" w:dyaOrig="1440" w14:anchorId="27CEB6AD">
                <v:shape id="_x0000_s1032" type="#_x0000_t75" alt="Sentences tip" style="position:absolute;left:0;text-align:left;margin-left:45.25pt;margin-top:1.6pt;width:27.15pt;height:28.75pt;z-index:251659264;mso-wrap-edited:f;mso-width-percent:0;mso-height-percent:0;mso-position-horizontal-relative:text;mso-position-vertical-relative:text;mso-width-percent:0;mso-height-percent:0">
                  <v:imagedata r:id="rId16" o:title="" cropbottom="29317f" cropleft="20819f" cropright="22670f"/>
                </v:shape>
                <o:OLEObject Type="Embed" ProgID="Package" ShapeID="_x0000_s1032" DrawAspect="Icon" ObjectID="_1809930261" r:id="rId17"/>
              </w:object>
            </w:r>
            <w:hyperlink w:anchor="_top" w:tooltip="Write a complete sentence based on your brainstorm idea below!" w:history="1">
              <w:r w:rsidR="007E08EB" w:rsidRPr="00A763A5">
                <w:rPr>
                  <w:rStyle w:val="Hyperlink"/>
                  <w:rFonts w:ascii="Comic Sans MS" w:hAnsi="Comic Sans MS"/>
                  <w:b/>
                  <w:noProof/>
                  <w:sz w:val="28"/>
                  <w:szCs w:val="28"/>
                </w:rPr>
                <w:t>Sentence</w:t>
              </w:r>
            </w:hyperlink>
            <w:r w:rsidR="00AB7B53" w:rsidRPr="00A763A5">
              <w:rPr>
                <w:rStyle w:val="Hyperlink"/>
                <w:rFonts w:ascii="Comic Sans MS" w:hAnsi="Comic Sans MS"/>
                <w:b/>
                <w:noProof/>
                <w:sz w:val="28"/>
                <w:szCs w:val="28"/>
              </w:rPr>
              <w:t>s</w:t>
            </w:r>
          </w:p>
        </w:tc>
        <w:tc>
          <w:tcPr>
            <w:tcW w:w="250" w:type="dxa"/>
            <w:vMerge w:val="restart"/>
            <w:tcBorders>
              <w:top w:val="single" w:sz="18" w:space="0" w:color="auto"/>
              <w:left w:val="single" w:sz="18" w:space="0" w:color="auto"/>
            </w:tcBorders>
            <w:shd w:val="clear" w:color="auto" w:fill="BFBFBF"/>
          </w:tcPr>
          <w:p w14:paraId="7E9A42B5" w14:textId="77777777" w:rsidR="007E08EB" w:rsidRPr="00A763A5" w:rsidRDefault="007E08EB" w:rsidP="002F4EB9">
            <w:pPr>
              <w:spacing w:after="200" w:line="276" w:lineRule="auto"/>
              <w:jc w:val="center"/>
              <w:rPr>
                <w:noProof/>
                <w:sz w:val="28"/>
                <w:szCs w:val="28"/>
              </w:rPr>
            </w:pPr>
          </w:p>
          <w:p w14:paraId="7EFE2485" w14:textId="77777777" w:rsidR="007E08EB" w:rsidRPr="00A763A5" w:rsidRDefault="007E08EB" w:rsidP="002F4EB9">
            <w:pPr>
              <w:rPr>
                <w:sz w:val="28"/>
                <w:szCs w:val="28"/>
              </w:rPr>
            </w:pPr>
          </w:p>
          <w:p w14:paraId="76CBEB70" w14:textId="77777777" w:rsidR="007E08EB" w:rsidRPr="00A763A5" w:rsidRDefault="007E08EB" w:rsidP="002F4EB9">
            <w:pPr>
              <w:rPr>
                <w:sz w:val="28"/>
                <w:szCs w:val="28"/>
              </w:rPr>
            </w:pPr>
          </w:p>
          <w:p w14:paraId="081421E6" w14:textId="77777777" w:rsidR="007E08EB" w:rsidRPr="00A763A5" w:rsidRDefault="007E08EB" w:rsidP="002F4EB9">
            <w:pPr>
              <w:rPr>
                <w:sz w:val="28"/>
                <w:szCs w:val="28"/>
              </w:rPr>
            </w:pPr>
          </w:p>
          <w:p w14:paraId="076531ED" w14:textId="77777777" w:rsidR="007E08EB" w:rsidRPr="00A763A5" w:rsidRDefault="007E08EB" w:rsidP="002F4EB9">
            <w:pPr>
              <w:rPr>
                <w:sz w:val="28"/>
                <w:szCs w:val="28"/>
              </w:rPr>
            </w:pPr>
          </w:p>
          <w:p w14:paraId="5038FB82" w14:textId="77777777" w:rsidR="007E08EB" w:rsidRPr="00A763A5" w:rsidRDefault="007E08EB" w:rsidP="002F4EB9">
            <w:pPr>
              <w:rPr>
                <w:sz w:val="28"/>
                <w:szCs w:val="28"/>
              </w:rPr>
            </w:pPr>
          </w:p>
          <w:p w14:paraId="35157CB9" w14:textId="77777777" w:rsidR="007E08EB" w:rsidRPr="00A763A5" w:rsidRDefault="007E08EB" w:rsidP="002F4EB9">
            <w:pPr>
              <w:rPr>
                <w:sz w:val="28"/>
                <w:szCs w:val="28"/>
              </w:rPr>
            </w:pPr>
          </w:p>
          <w:p w14:paraId="145E9E86" w14:textId="77777777" w:rsidR="007E08EB" w:rsidRPr="00A763A5" w:rsidRDefault="007E08EB" w:rsidP="002F4EB9">
            <w:pPr>
              <w:rPr>
                <w:sz w:val="28"/>
                <w:szCs w:val="28"/>
              </w:rPr>
            </w:pPr>
          </w:p>
          <w:p w14:paraId="0CF441F1" w14:textId="77777777" w:rsidR="007E08EB" w:rsidRPr="00A763A5" w:rsidRDefault="007E08EB" w:rsidP="002F4EB9">
            <w:pPr>
              <w:rPr>
                <w:sz w:val="28"/>
                <w:szCs w:val="28"/>
              </w:rPr>
            </w:pPr>
          </w:p>
          <w:p w14:paraId="11926410" w14:textId="77777777" w:rsidR="007E08EB" w:rsidRPr="00A763A5"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cPr>
          <w:p w14:paraId="3815856A" w14:textId="451C0676" w:rsidR="00A256E3" w:rsidRPr="00A256E3" w:rsidRDefault="004A0A0D" w:rsidP="00A256E3">
            <w:pPr>
              <w:spacing w:after="200" w:line="276" w:lineRule="auto"/>
              <w:jc w:val="center"/>
            </w:pPr>
            <w:r>
              <w:rPr>
                <w:rFonts w:ascii="Comic Sans MS" w:hAnsi="Comic Sans MS"/>
                <w:b/>
                <w:noProof/>
                <w:sz w:val="28"/>
                <w:szCs w:val="28"/>
              </w:rPr>
              <w:object w:dxaOrig="1440" w:dyaOrig="1440" w14:anchorId="605D7057">
                <v:shape id="_x0000_s1033" type="#_x0000_t75" alt="Check your work tip" style="position:absolute;left:0;text-align:left;margin-left:-5.45pt;margin-top:1.1pt;width:24.8pt;height:24.8pt;z-index:251660288;mso-wrap-edited:f;mso-width-percent:0;mso-height-percent:0;mso-position-horizontal-relative:text;mso-position-vertical-relative:text;mso-width-percent:0;mso-height-percent:0">
                  <v:imagedata r:id="rId18" o:title="" cropbottom="33607f" cropleft="22207f" cropright="22670f"/>
                </v:shape>
                <o:OLEObject Type="Embed" ProgID="Package" ShapeID="_x0000_s1033" DrawAspect="Icon" ObjectID="_1809930262" r:id="rId19"/>
              </w:object>
            </w:r>
            <w:r w:rsidR="009828F5" w:rsidRPr="00A763A5">
              <w:rPr>
                <w:rFonts w:ascii="Comic Sans MS" w:hAnsi="Comic Sans MS"/>
                <w:b/>
                <w:sz w:val="28"/>
                <w:szCs w:val="28"/>
              </w:rPr>
              <w:t xml:space="preserve"> </w:t>
            </w:r>
            <w:r w:rsidR="00EE1959" w:rsidRPr="00A763A5">
              <w:rPr>
                <w:rFonts w:ascii="Comic Sans MS" w:hAnsi="Comic Sans MS"/>
                <w:b/>
                <w:sz w:val="28"/>
                <w:szCs w:val="28"/>
              </w:rPr>
              <w:t xml:space="preserve">  </w:t>
            </w:r>
            <w:hyperlink w:anchor="_top" w:tooltip="Read each sentence and check the box if you have it in your sentence." w:history="1">
              <w:r w:rsidR="007E08EB" w:rsidRPr="00A763A5">
                <w:rPr>
                  <w:rStyle w:val="Hyperlink"/>
                  <w:rFonts w:ascii="Comic Sans MS" w:hAnsi="Comic Sans MS"/>
                  <w:b/>
                  <w:sz w:val="28"/>
                  <w:szCs w:val="28"/>
                </w:rPr>
                <w:t>Check your work!</w:t>
              </w:r>
            </w:hyperlink>
          </w:p>
        </w:tc>
      </w:tr>
      <w:tr w:rsidR="007E08EB" w:rsidRPr="00A763A5" w14:paraId="79237BB6" w14:textId="77777777" w:rsidTr="00A763A5">
        <w:trPr>
          <w:trHeight w:val="963"/>
          <w:jc w:val="center"/>
        </w:trPr>
        <w:tc>
          <w:tcPr>
            <w:tcW w:w="2037" w:type="dxa"/>
            <w:tcBorders>
              <w:top w:val="single" w:sz="18" w:space="0" w:color="auto"/>
              <w:left w:val="single" w:sz="18" w:space="0" w:color="auto"/>
              <w:bottom w:val="single" w:sz="18" w:space="0" w:color="auto"/>
            </w:tcBorders>
            <w:shd w:val="clear" w:color="auto" w:fill="FFFFFF"/>
          </w:tcPr>
          <w:p w14:paraId="611E2EC4" w14:textId="73F7C24E" w:rsidR="007E08EB" w:rsidRPr="00A763A5" w:rsidRDefault="004A0A0D" w:rsidP="0035236F">
            <w:pPr>
              <w:keepNext/>
              <w:spacing w:after="0" w:line="240" w:lineRule="auto"/>
              <w:rPr>
                <w:color w:val="000000"/>
                <w:sz w:val="28"/>
                <w:szCs w:val="28"/>
              </w:rPr>
            </w:pPr>
            <w:r>
              <w:rPr>
                <w:rFonts w:ascii="Comic Sans MS" w:hAnsi="Comic Sans MS"/>
                <w:noProof/>
                <w:sz w:val="28"/>
                <w:szCs w:val="28"/>
              </w:rPr>
              <w:object w:dxaOrig="1440" w:dyaOrig="1440" w14:anchorId="21B61A95">
                <v:shape id="_x0000_s1030" type="#_x0000_t75" alt="Identify your claim tip" style="position:absolute;margin-left:-3.05pt;margin-top:-1.1pt;width:24pt;height:24.3pt;z-index:251665408;mso-wrap-edited:f;mso-width-percent:0;mso-height-percent:0;mso-position-horizontal-relative:text;mso-position-vertical-relative:text;mso-width-percent:0;mso-height-percent:0">
                  <v:imagedata r:id="rId20" o:title="" cropbottom="32345f" cropleft="21999f" cropright="22733f"/>
                </v:shape>
                <o:OLEObject Type="Embed" ProgID="Package" ShapeID="_x0000_s1030" DrawAspect="Icon" ObjectID="_1809930263" r:id="rId21"/>
              </w:object>
            </w:r>
            <w:r w:rsidR="00657136" w:rsidRPr="00A763A5">
              <w:rPr>
                <w:b/>
                <w:color w:val="E36C0A"/>
                <w:sz w:val="40"/>
                <w:szCs w:val="40"/>
              </w:rPr>
              <w:t xml:space="preserve">    </w:t>
            </w:r>
            <w:r w:rsidR="00036890" w:rsidRPr="00A763A5">
              <w:rPr>
                <w:b/>
                <w:color w:val="E36C0A"/>
                <w:sz w:val="40"/>
                <w:szCs w:val="40"/>
              </w:rPr>
              <w:t xml:space="preserve"> </w:t>
            </w:r>
            <w:hyperlink w:anchor="_top" w:tooltip="What do you think about the topic?" w:history="1">
              <w:r w:rsidR="00B90CB8" w:rsidRPr="00B90CB8">
                <w:rPr>
                  <w:rStyle w:val="Hyperlink"/>
                  <w:b/>
                  <w:color w:val="E36C0A"/>
                  <w:sz w:val="40"/>
                  <w:szCs w:val="40"/>
                </w:rPr>
                <w:t>I</w:t>
              </w:r>
              <w:r w:rsidR="00B90CB8" w:rsidRPr="00B90CB8">
                <w:rPr>
                  <w:rStyle w:val="Hyperlink"/>
                  <w:sz w:val="28"/>
                  <w:szCs w:val="28"/>
                </w:rPr>
                <w:t>dentify your claim</w:t>
              </w:r>
            </w:hyperlink>
          </w:p>
        </w:tc>
        <w:sdt>
          <w:sdtPr>
            <w:rPr>
              <w:rStyle w:val="Paragraph"/>
            </w:rPr>
            <w:alias w:val="What is your claim?"/>
            <w:tag w:val="What is your claim?"/>
            <w:id w:val="-487944999"/>
            <w:lock w:val="sdtLocked"/>
            <w:placeholder>
              <w:docPart w:val="DC6EC0C669344F988E53EA400E1AE422"/>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18" w:space="0" w:color="auto"/>
                  <w:bottom w:val="single" w:sz="18" w:space="0" w:color="auto"/>
                  <w:right w:val="single" w:sz="36" w:space="0" w:color="F79646"/>
                </w:tcBorders>
                <w:shd w:val="clear" w:color="auto" w:fill="FFFFFF"/>
              </w:tcPr>
              <w:p w14:paraId="5DF50F56" w14:textId="671E4252" w:rsidR="007E08EB"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sdt>
          <w:sdtPr>
            <w:rPr>
              <w:rStyle w:val="Paragraph"/>
            </w:rPr>
            <w:id w:val="959303738"/>
            <w:lock w:val="sdtLocked"/>
            <w:placeholder>
              <w:docPart w:val="FEEDDFFE0E79493CA26C492CE5CD5630"/>
            </w:placeholder>
            <w:showingPlcHdr/>
            <w15:color w:val="000000"/>
            <w:text w:multiLine="1"/>
          </w:sdtPr>
          <w:sdtEndPr>
            <w:rPr>
              <w:rStyle w:val="DefaultParagraphFont"/>
              <w:rFonts w:ascii="Times New Roman" w:hAnsi="Times New Roman"/>
              <w:noProof/>
              <w:sz w:val="22"/>
              <w:szCs w:val="24"/>
            </w:rPr>
          </w:sdtEndPr>
          <w:sdtContent>
            <w:tc>
              <w:tcPr>
                <w:tcW w:w="4790" w:type="dxa"/>
                <w:tcBorders>
                  <w:top w:val="single" w:sz="36" w:space="0" w:color="F79646"/>
                  <w:left w:val="single" w:sz="36" w:space="0" w:color="F79646"/>
                  <w:bottom w:val="single" w:sz="18" w:space="0" w:color="auto"/>
                  <w:right w:val="single" w:sz="36" w:space="0" w:color="F79646"/>
                </w:tcBorders>
                <w:shd w:val="clear" w:color="auto" w:fill="FFFFFF"/>
              </w:tcPr>
              <w:p w14:paraId="1D5A32EE" w14:textId="5A3A01B1" w:rsidR="007E08EB" w:rsidRPr="00A763A5" w:rsidRDefault="005246FF" w:rsidP="00214AB3">
                <w:pPr>
                  <w:spacing w:after="0" w:line="240" w:lineRule="auto"/>
                  <w:rPr>
                    <w:rFonts w:ascii="Times New Roman" w:hAnsi="Times New Roman"/>
                    <w:noProof/>
                    <w:sz w:val="24"/>
                    <w:szCs w:val="24"/>
                  </w:rPr>
                </w:pPr>
                <w:r w:rsidRPr="00893CDA">
                  <w:rPr>
                    <w:rStyle w:val="Paragraph"/>
                  </w:rPr>
                  <w:t>Click or tap here to enter text.</w:t>
                </w:r>
              </w:p>
            </w:tc>
          </w:sdtContent>
        </w:sdt>
        <w:tc>
          <w:tcPr>
            <w:tcW w:w="250" w:type="dxa"/>
            <w:vMerge/>
            <w:tcBorders>
              <w:left w:val="single" w:sz="36" w:space="0" w:color="F79646"/>
            </w:tcBorders>
            <w:shd w:val="clear" w:color="auto" w:fill="BFBFBF"/>
          </w:tcPr>
          <w:p w14:paraId="2860A263" w14:textId="77777777" w:rsidR="007E08EB" w:rsidRPr="00A763A5"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1E428636" w14:textId="68614199" w:rsidR="007E08EB" w:rsidRPr="00A763A5" w:rsidRDefault="004A0A0D" w:rsidP="005C7B22">
            <w:pPr>
              <w:spacing w:after="0" w:line="240" w:lineRule="auto"/>
              <w:ind w:left="-82"/>
              <w:rPr>
                <w:rFonts w:cs="Calibri"/>
                <w:sz w:val="24"/>
                <w:szCs w:val="24"/>
              </w:rPr>
            </w:pPr>
            <w:sdt>
              <w:sdtPr>
                <w:rPr>
                  <w:rFonts w:ascii="MS Gothic" w:eastAsia="MS Gothic" w:hAnsi="MS Gothic" w:cs="Calibri"/>
                  <w:sz w:val="28"/>
                  <w:szCs w:val="28"/>
                </w:rPr>
                <w:id w:val="-1115906156"/>
                <w:lock w:val="sdtLocked"/>
                <w14:checkbox>
                  <w14:checked w14:val="0"/>
                  <w14:checkedState w14:val="2612" w14:font="MS Gothic"/>
                  <w14:uncheckedState w14:val="2610" w14:font="MS Gothic"/>
                </w14:checkbox>
              </w:sdtPr>
              <w:sdtEndPr/>
              <w:sdtContent>
                <w:r w:rsidR="00A43225">
                  <w:rPr>
                    <w:rFonts w:ascii="MS Gothic" w:eastAsia="MS Gothic" w:hAnsi="MS Gothic" w:cs="Calibri" w:hint="eastAsia"/>
                    <w:sz w:val="28"/>
                    <w:szCs w:val="28"/>
                  </w:rPr>
                  <w:t>☐</w:t>
                </w:r>
              </w:sdtContent>
            </w:sdt>
            <w:r w:rsidR="007C6931" w:rsidRPr="006C2E15">
              <w:rPr>
                <w:rFonts w:ascii="MS Gothic" w:eastAsia="MS Gothic" w:hAnsi="MS Gothic" w:cs="Calibri"/>
                <w:sz w:val="28"/>
                <w:szCs w:val="28"/>
              </w:rPr>
              <w:t xml:space="preserve"> </w:t>
            </w:r>
            <w:r w:rsidR="007E08EB" w:rsidRPr="00A763A5">
              <w:rPr>
                <w:rFonts w:cs="Calibri"/>
                <w:sz w:val="26"/>
                <w:szCs w:val="26"/>
              </w:rPr>
              <w:t xml:space="preserve">I included my </w:t>
            </w:r>
            <w:r w:rsidR="0035236F" w:rsidRPr="00A763A5">
              <w:rPr>
                <w:rFonts w:cs="Calibri"/>
                <w:b/>
                <w:color w:val="365F91"/>
                <w:sz w:val="26"/>
                <w:szCs w:val="26"/>
                <w:u w:val="single"/>
              </w:rPr>
              <w:t>claim</w:t>
            </w:r>
            <w:r w:rsidR="007E08EB" w:rsidRPr="00A763A5">
              <w:rPr>
                <w:rFonts w:cs="Calibri"/>
                <w:sz w:val="26"/>
                <w:szCs w:val="26"/>
              </w:rPr>
              <w:t>.</w:t>
            </w:r>
          </w:p>
        </w:tc>
      </w:tr>
      <w:tr w:rsidR="00A03547" w:rsidRPr="00A763A5" w14:paraId="5CA65798" w14:textId="77777777" w:rsidTr="00A763A5">
        <w:trPr>
          <w:trHeight w:val="819"/>
          <w:jc w:val="center"/>
        </w:trPr>
        <w:tc>
          <w:tcPr>
            <w:tcW w:w="2037" w:type="dxa"/>
            <w:tcBorders>
              <w:top w:val="single" w:sz="18" w:space="0" w:color="auto"/>
              <w:left w:val="single" w:sz="18" w:space="0" w:color="auto"/>
              <w:bottom w:val="single" w:sz="4" w:space="0" w:color="auto"/>
            </w:tcBorders>
            <w:shd w:val="clear" w:color="auto" w:fill="FFFFFF"/>
          </w:tcPr>
          <w:p w14:paraId="614DFADD" w14:textId="48810D3E" w:rsidR="00A03547" w:rsidRPr="00A763A5" w:rsidRDefault="004A0A0D" w:rsidP="0035236F">
            <w:pPr>
              <w:spacing w:after="0" w:line="240" w:lineRule="auto"/>
              <w:ind w:left="86" w:hanging="86"/>
              <w:rPr>
                <w:sz w:val="28"/>
                <w:szCs w:val="28"/>
              </w:rPr>
            </w:pPr>
            <w:r>
              <w:rPr>
                <w:rFonts w:ascii="Comic Sans MS" w:hAnsi="Comic Sans MS"/>
                <w:noProof/>
                <w:sz w:val="28"/>
                <w:szCs w:val="28"/>
              </w:rPr>
              <w:object w:dxaOrig="1440" w:dyaOrig="1440" w14:anchorId="76437622">
                <v:shape id="_x0000_s1028" type="#_x0000_t75" alt="Elaborate with evidence tip" style="position:absolute;left:0;text-align:left;margin-left:-4.8pt;margin-top:42.7pt;width:25.7pt;height:25.15pt;z-index:251667456;mso-wrap-edited:f;mso-width-percent:0;mso-height-percent:0;mso-position-horizontal-relative:text;mso-position-vertical-relative:text;mso-width-percent:0;mso-height-percent:0">
                  <v:imagedata r:id="rId22" o:title="" cropbottom="31190f" cropleft="20533f" cropright="22733f"/>
                </v:shape>
                <o:OLEObject Type="Embed" ProgID="Package" ShapeID="_x0000_s1028" DrawAspect="Icon" ObjectID="_1809930264" r:id="rId23"/>
              </w:object>
            </w:r>
            <w:r>
              <w:rPr>
                <w:b/>
                <w:noProof/>
                <w:color w:val="3A7C22"/>
                <w:sz w:val="40"/>
                <w:szCs w:val="40"/>
              </w:rPr>
              <w:object w:dxaOrig="1440" w:dyaOrig="1440" w14:anchorId="79367F6D">
                <v:shape id="_x0000_s1029" type="#_x0000_t75" alt="Determine fact tip" style="position:absolute;left:0;text-align:left;margin-left:-3.1pt;margin-top:.35pt;width:30.6pt;height:26pt;z-index:251666432;mso-wrap-edited:f;mso-width-percent:0;mso-height-percent:0;mso-position-horizontal-relative:text;mso-position-vertical-relative:text;mso-width-percent:0;mso-height-percent:0">
                  <v:imagedata r:id="rId24" o:title="" cropbottom="30035f" cropleft="19799f" cropright="19066f"/>
                </v:shape>
                <o:OLEObject Type="Embed" ProgID="Package" ShapeID="_x0000_s1029" DrawAspect="Icon" ObjectID="_1809930265" r:id="rId25"/>
              </w:object>
            </w:r>
            <w:r w:rsidR="00036890" w:rsidRPr="00A763A5">
              <w:rPr>
                <w:b/>
                <w:color w:val="E36C0A"/>
                <w:sz w:val="40"/>
                <w:szCs w:val="40"/>
              </w:rPr>
              <w:t xml:space="preserve">    </w:t>
            </w:r>
            <w:r w:rsidR="006A506E" w:rsidRPr="00A763A5">
              <w:rPr>
                <w:b/>
                <w:color w:val="E36C0A"/>
                <w:sz w:val="40"/>
                <w:szCs w:val="40"/>
              </w:rPr>
              <w:t xml:space="preserve"> </w:t>
            </w:r>
            <w:hyperlink w:anchor="_top" w:tooltip="Think of the 1st and best fact that supports your claim" w:history="1">
              <w:r w:rsidR="00A03547" w:rsidRPr="00B90CB8">
                <w:rPr>
                  <w:rStyle w:val="Hyperlink"/>
                  <w:b/>
                  <w:color w:val="E36C0A"/>
                  <w:sz w:val="40"/>
                  <w:szCs w:val="40"/>
                </w:rPr>
                <w:t>D</w:t>
              </w:r>
              <w:r w:rsidR="00A03547" w:rsidRPr="00B90CB8">
                <w:rPr>
                  <w:rStyle w:val="Hyperlink"/>
                  <w:sz w:val="28"/>
                  <w:szCs w:val="28"/>
                </w:rPr>
                <w:t xml:space="preserve">etermine   </w:t>
              </w:r>
              <w:proofErr w:type="gramStart"/>
              <w:r w:rsidR="00A03547" w:rsidRPr="00B90CB8">
                <w:rPr>
                  <w:rStyle w:val="Hyperlink"/>
                  <w:sz w:val="28"/>
                  <w:szCs w:val="28"/>
                </w:rPr>
                <w:t xml:space="preserve">   </w:t>
              </w:r>
              <w:r w:rsidR="00A12FB8" w:rsidRPr="00B90CB8">
                <w:rPr>
                  <w:rStyle w:val="Hyperlink"/>
                </w:rPr>
                <w:t>(</w:t>
              </w:r>
              <w:proofErr w:type="gramEnd"/>
              <w:r w:rsidR="00A12FB8" w:rsidRPr="00B90CB8">
                <w:rPr>
                  <w:rStyle w:val="Hyperlink"/>
                </w:rPr>
                <w:t>1</w:t>
              </w:r>
              <w:r w:rsidR="00A12FB8" w:rsidRPr="00B90CB8">
                <w:rPr>
                  <w:rStyle w:val="Hyperlink"/>
                  <w:vertAlign w:val="superscript"/>
                </w:rPr>
                <w:t>st</w:t>
              </w:r>
              <w:r w:rsidR="00A12FB8" w:rsidRPr="00B90CB8">
                <w:rPr>
                  <w:rStyle w:val="Hyperlink"/>
                </w:rPr>
                <w:t xml:space="preserve">) </w:t>
              </w:r>
              <w:r w:rsidR="0035236F" w:rsidRPr="00B90CB8">
                <w:rPr>
                  <w:rStyle w:val="Hyperlink"/>
                  <w:sz w:val="28"/>
                  <w:szCs w:val="28"/>
                </w:rPr>
                <w:t>fact</w:t>
              </w:r>
            </w:hyperlink>
          </w:p>
        </w:tc>
        <w:sdt>
          <w:sdtPr>
            <w:rPr>
              <w:rStyle w:val="Paragraph"/>
            </w:rPr>
            <w:alias w:val="What is your 1st fact?"/>
            <w:tag w:val="What is your 1st fact?"/>
            <w:id w:val="-186912995"/>
            <w:lock w:val="sdtLocked"/>
            <w:placeholder>
              <w:docPart w:val="F5BD0CADFFFF403E82E807E0820325C6"/>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18" w:space="0" w:color="auto"/>
                  <w:bottom w:val="single" w:sz="4" w:space="0" w:color="auto"/>
                  <w:right w:val="single" w:sz="36" w:space="0" w:color="F79646"/>
                </w:tcBorders>
                <w:shd w:val="clear" w:color="auto" w:fill="FFFFFF"/>
              </w:tcPr>
              <w:p w14:paraId="079DD2F8" w14:textId="4D2C580C" w:rsidR="00A03547" w:rsidRPr="00A763A5" w:rsidRDefault="000E2A36" w:rsidP="00CE2E44">
                <w:pPr>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top w:val="single" w:sz="18" w:space="0" w:color="auto"/>
              <w:left w:val="single" w:sz="36" w:space="0" w:color="F79646"/>
              <w:bottom w:val="single" w:sz="4" w:space="0" w:color="auto"/>
              <w:right w:val="single" w:sz="36" w:space="0" w:color="F79646"/>
            </w:tcBorders>
            <w:shd w:val="clear" w:color="auto" w:fill="FFFFFF"/>
          </w:tcPr>
          <w:p w14:paraId="4CB33009" w14:textId="43CB6CBE" w:rsidR="00A03547" w:rsidRPr="00A763A5" w:rsidRDefault="004A0A0D" w:rsidP="00CE2E44">
            <w:pPr>
              <w:tabs>
                <w:tab w:val="left" w:pos="871"/>
                <w:tab w:val="left" w:pos="4064"/>
              </w:tabs>
              <w:rPr>
                <w:rFonts w:ascii="Times New Roman" w:hAnsi="Times New Roman"/>
                <w:noProof/>
                <w:sz w:val="24"/>
                <w:szCs w:val="24"/>
              </w:rPr>
            </w:pPr>
            <w:sdt>
              <w:sdtPr>
                <w:rPr>
                  <w:rStyle w:val="Paragraph"/>
                </w:rPr>
                <w:id w:val="939492200"/>
                <w:lock w:val="sdtLocked"/>
                <w:placeholder>
                  <w:docPart w:val="60E49C5617E94272A78FF9656736FCFB"/>
                </w:placeholder>
                <w:showingPlcHdr/>
                <w15:color w:val="000000"/>
                <w:dropDownList>
                  <w:listItem w:value="Choose an item."/>
                  <w:listItem w:displayText="First," w:value="First,"/>
                  <w:listItem w:displayText="To begin," w:value="To begin,"/>
                  <w:listItem w:displayText="In the first place," w:value="In the first place,"/>
                  <w:listItem w:displayText="Foremost," w:value="Foremost,"/>
                  <w:listItem w:displayText="One" w:value="One"/>
                  <w:listItem w:displayText="To start," w:value="To start,"/>
                  <w:listItem w:displayText="Most importantly," w:value="Most importantly,"/>
                  <w:listItem w:displayText="Above all," w:value="Above all,"/>
                </w:dropDownList>
              </w:sdtPr>
              <w:sdtEndPr>
                <w:rPr>
                  <w:rStyle w:val="DefaultParagraphFont"/>
                  <w:rFonts w:ascii="Times New Roman" w:hAnsi="Times New Roman"/>
                  <w:sz w:val="22"/>
                  <w:szCs w:val="24"/>
                </w:rPr>
              </w:sdtEndPr>
              <w:sdtContent>
                <w:r w:rsidR="000E2A36" w:rsidRPr="006C2E15">
                  <w:rPr>
                    <w:rStyle w:val="PlaceholderText"/>
                    <w:color w:val="auto"/>
                  </w:rPr>
                  <w:t>Choose an item.</w:t>
                </w:r>
              </w:sdtContent>
            </w:sdt>
            <w:r w:rsidR="00CF6E8F" w:rsidRPr="00A763A5">
              <w:rPr>
                <w:rFonts w:ascii="Times New Roman" w:hAnsi="Times New Roman"/>
                <w:sz w:val="24"/>
                <w:szCs w:val="24"/>
              </w:rPr>
              <w:t xml:space="preserve"> </w:t>
            </w:r>
            <w:sdt>
              <w:sdtPr>
                <w:rPr>
                  <w:rStyle w:val="Paragraph"/>
                </w:rPr>
                <w:id w:val="-1037660835"/>
                <w:lock w:val="sdtLocked"/>
                <w:placeholder>
                  <w:docPart w:val="E79C5306488543ECA1E56524FB1C7C5B"/>
                </w:placeholder>
                <w:showingPlcHdr/>
                <w15:color w:val="000000"/>
                <w:text w:multiLine="1"/>
              </w:sdtPr>
              <w:sdtEndPr>
                <w:rPr>
                  <w:rStyle w:val="DefaultParagraphFont"/>
                  <w:rFonts w:ascii="Times New Roman" w:hAnsi="Times New Roman"/>
                  <w:sz w:val="22"/>
                  <w:szCs w:val="24"/>
                </w:rPr>
              </w:sdtEndPr>
              <w:sdtContent>
                <w:r w:rsidR="005246FF" w:rsidRPr="006C2E15">
                  <w:rPr>
                    <w:rStyle w:val="PlaceholderText"/>
                    <w:color w:val="auto"/>
                  </w:rPr>
                  <w:t>Click or tap here to enter text.</w:t>
                </w:r>
              </w:sdtContent>
            </w:sdt>
            <w:r w:rsidR="00A03547" w:rsidRPr="00A763A5">
              <w:rPr>
                <w:rFonts w:ascii="Times New Roman" w:hAnsi="Times New Roman"/>
                <w:noProof/>
                <w:sz w:val="24"/>
                <w:szCs w:val="24"/>
              </w:rPr>
              <w:tab/>
            </w:r>
          </w:p>
        </w:tc>
        <w:tc>
          <w:tcPr>
            <w:tcW w:w="250" w:type="dxa"/>
            <w:vMerge/>
            <w:tcBorders>
              <w:left w:val="single" w:sz="36" w:space="0" w:color="F79646"/>
            </w:tcBorders>
            <w:shd w:val="clear" w:color="auto" w:fill="BFBFBF"/>
          </w:tcPr>
          <w:p w14:paraId="1146AF1A" w14:textId="77777777" w:rsidR="00A03547" w:rsidRPr="00A763A5"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5FB82626" w14:textId="050A61D8" w:rsidR="00A03547" w:rsidRPr="00A763A5" w:rsidRDefault="004A0A0D" w:rsidP="00213268">
            <w:pPr>
              <w:spacing w:after="200" w:line="276" w:lineRule="auto"/>
              <w:ind w:left="-82"/>
              <w:rPr>
                <w:sz w:val="28"/>
                <w:szCs w:val="28"/>
              </w:rPr>
            </w:pPr>
            <w:sdt>
              <w:sdtPr>
                <w:rPr>
                  <w:sz w:val="26"/>
                  <w:szCs w:val="26"/>
                </w:rPr>
                <w:id w:val="503331447"/>
                <w:lock w:val="sdtLocked"/>
                <w14:checkbox>
                  <w14:checked w14:val="0"/>
                  <w14:checkedState w14:val="2612" w14:font="MS Gothic"/>
                  <w14:uncheckedState w14:val="2610" w14:font="MS Gothic"/>
                </w14:checkbox>
              </w:sdtPr>
              <w:sdtEndPr/>
              <w:sdtContent>
                <w:r w:rsidR="00A43225">
                  <w:rPr>
                    <w:rFonts w:ascii="MS Gothic" w:eastAsia="MS Gothic" w:hAnsi="MS Gothic" w:hint="eastAsia"/>
                    <w:sz w:val="26"/>
                    <w:szCs w:val="26"/>
                  </w:rPr>
                  <w:t>☐</w:t>
                </w:r>
              </w:sdtContent>
            </w:sdt>
            <w:r w:rsidR="00A03547" w:rsidRPr="00A763A5">
              <w:rPr>
                <w:sz w:val="26"/>
                <w:szCs w:val="26"/>
              </w:rPr>
              <w:t xml:space="preserve">I included </w:t>
            </w:r>
            <w:r w:rsidR="0035236F" w:rsidRPr="00A763A5">
              <w:rPr>
                <w:b/>
                <w:color w:val="365F91"/>
                <w:sz w:val="26"/>
                <w:szCs w:val="26"/>
                <w:u w:val="single"/>
              </w:rPr>
              <w:t>3 facts</w:t>
            </w:r>
            <w:r w:rsidR="00525538">
              <w:rPr>
                <w:b/>
                <w:color w:val="365F91"/>
                <w:sz w:val="26"/>
                <w:szCs w:val="26"/>
                <w:u w:val="single"/>
              </w:rPr>
              <w:t xml:space="preserve"> </w:t>
            </w:r>
            <w:r w:rsidR="002838DC" w:rsidRPr="00A763A5">
              <w:rPr>
                <w:sz w:val="26"/>
                <w:szCs w:val="26"/>
              </w:rPr>
              <w:t>to support my topic</w:t>
            </w:r>
            <w:r w:rsidR="00A03547" w:rsidRPr="00A763A5">
              <w:rPr>
                <w:sz w:val="26"/>
                <w:szCs w:val="26"/>
              </w:rPr>
              <w:t>.</w:t>
            </w:r>
          </w:p>
          <w:p w14:paraId="369C785D" w14:textId="77777777" w:rsidR="007C6931" w:rsidRPr="00A763A5" w:rsidRDefault="007C6931" w:rsidP="005C7B22">
            <w:pPr>
              <w:spacing w:after="200" w:line="276" w:lineRule="auto"/>
              <w:rPr>
                <w:sz w:val="24"/>
                <w:szCs w:val="24"/>
              </w:rPr>
            </w:pPr>
          </w:p>
          <w:p w14:paraId="2BC26B97" w14:textId="77E8AB49" w:rsidR="00A03547" w:rsidRPr="00A763A5" w:rsidRDefault="004A0A0D" w:rsidP="007C6931">
            <w:pPr>
              <w:spacing w:after="200" w:line="276" w:lineRule="auto"/>
              <w:ind w:left="-82"/>
              <w:rPr>
                <w:sz w:val="24"/>
                <w:szCs w:val="24"/>
              </w:rPr>
            </w:pPr>
            <w:sdt>
              <w:sdtPr>
                <w:rPr>
                  <w:sz w:val="26"/>
                  <w:szCs w:val="26"/>
                </w:rPr>
                <w:id w:val="1652717715"/>
                <w:lock w:val="sdtLocked"/>
                <w14:checkbox>
                  <w14:checked w14:val="0"/>
                  <w14:checkedState w14:val="2612" w14:font="MS Gothic"/>
                  <w14:uncheckedState w14:val="2610" w14:font="MS Gothic"/>
                </w14:checkbox>
              </w:sdtPr>
              <w:sdtEndPr/>
              <w:sdtContent>
                <w:r w:rsidR="000E2A36">
                  <w:rPr>
                    <w:rFonts w:ascii="MS Gothic" w:eastAsia="MS Gothic" w:hAnsi="MS Gothic" w:hint="eastAsia"/>
                    <w:sz w:val="26"/>
                    <w:szCs w:val="26"/>
                  </w:rPr>
                  <w:t>☐</w:t>
                </w:r>
              </w:sdtContent>
            </w:sdt>
            <w:r w:rsidR="0035236F" w:rsidRPr="00A763A5">
              <w:rPr>
                <w:sz w:val="26"/>
                <w:szCs w:val="26"/>
              </w:rPr>
              <w:t>I have as many</w:t>
            </w:r>
            <w:r w:rsidR="00A03547" w:rsidRPr="00A763A5">
              <w:rPr>
                <w:sz w:val="26"/>
                <w:szCs w:val="26"/>
              </w:rPr>
              <w:t xml:space="preserve"> </w:t>
            </w:r>
            <w:r w:rsidR="0035236F" w:rsidRPr="00A763A5">
              <w:rPr>
                <w:b/>
                <w:color w:val="365F91"/>
                <w:sz w:val="26"/>
                <w:szCs w:val="26"/>
                <w:u w:val="single"/>
              </w:rPr>
              <w:t>elaborations</w:t>
            </w:r>
            <w:r w:rsidR="00A03547" w:rsidRPr="00A763A5">
              <w:rPr>
                <w:sz w:val="26"/>
                <w:szCs w:val="26"/>
              </w:rPr>
              <w:t xml:space="preserve"> as I planned to have in my goal.</w:t>
            </w:r>
          </w:p>
        </w:tc>
      </w:tr>
      <w:tr w:rsidR="00A03547" w:rsidRPr="00A763A5" w14:paraId="5F73B681" w14:textId="77777777" w:rsidTr="00A763A5">
        <w:trPr>
          <w:trHeight w:val="900"/>
          <w:jc w:val="center"/>
        </w:trPr>
        <w:tc>
          <w:tcPr>
            <w:tcW w:w="2037" w:type="dxa"/>
            <w:tcBorders>
              <w:top w:val="single" w:sz="4" w:space="0" w:color="auto"/>
              <w:left w:val="single" w:sz="18" w:space="0" w:color="auto"/>
            </w:tcBorders>
            <w:shd w:val="clear" w:color="auto" w:fill="D9D9D9"/>
          </w:tcPr>
          <w:p w14:paraId="747B56F4" w14:textId="331BB1CE" w:rsidR="00A03547" w:rsidRPr="00A763A5" w:rsidRDefault="00036890" w:rsidP="0035236F">
            <w:pPr>
              <w:spacing w:after="0" w:line="240" w:lineRule="auto"/>
              <w:rPr>
                <w:noProof/>
                <w:sz w:val="28"/>
                <w:szCs w:val="28"/>
              </w:rPr>
            </w:pPr>
            <w:r w:rsidRPr="00A763A5">
              <w:rPr>
                <w:b/>
                <w:color w:val="E36C0A"/>
                <w:sz w:val="28"/>
                <w:szCs w:val="28"/>
              </w:rPr>
              <w:t xml:space="preserve">     </w:t>
            </w:r>
            <w:r w:rsidR="0033532B" w:rsidRPr="00A763A5">
              <w:rPr>
                <w:b/>
                <w:color w:val="E36C0A"/>
                <w:sz w:val="28"/>
                <w:szCs w:val="28"/>
              </w:rPr>
              <w:t xml:space="preserve"> </w:t>
            </w:r>
            <w:r w:rsidR="002D71B3" w:rsidRPr="00A763A5">
              <w:rPr>
                <w:b/>
                <w:color w:val="E36C0A"/>
                <w:sz w:val="28"/>
                <w:szCs w:val="28"/>
              </w:rPr>
              <w:t xml:space="preserve"> </w:t>
            </w:r>
            <w:hyperlink w:anchor="_top" w:tooltip="Tell us a little more about this fact.  How do you know it's true?" w:history="1">
              <w:r w:rsidR="00A03547" w:rsidRPr="006C2E15">
                <w:rPr>
                  <w:rStyle w:val="Hyperlink"/>
                  <w:b/>
                  <w:color w:val="CC5300"/>
                  <w:sz w:val="40"/>
                  <w:szCs w:val="40"/>
                </w:rPr>
                <w:t>E</w:t>
              </w:r>
              <w:r w:rsidR="00A03547" w:rsidRPr="00B90CB8">
                <w:rPr>
                  <w:rStyle w:val="Hyperlink"/>
                  <w:sz w:val="28"/>
                  <w:szCs w:val="28"/>
                </w:rPr>
                <w:t xml:space="preserve">laborate with </w:t>
              </w:r>
              <w:r w:rsidR="0035236F" w:rsidRPr="00B90CB8">
                <w:rPr>
                  <w:rStyle w:val="Hyperlink"/>
                  <w:sz w:val="28"/>
                  <w:szCs w:val="28"/>
                </w:rPr>
                <w:t>evidence</w:t>
              </w:r>
            </w:hyperlink>
          </w:p>
        </w:tc>
        <w:sdt>
          <w:sdtPr>
            <w:rPr>
              <w:rStyle w:val="Paragraph"/>
            </w:rPr>
            <w:alias w:val="Say more about your 1st fact."/>
            <w:tag w:val="Say more about your 1st fact."/>
            <w:id w:val="-346870204"/>
            <w:lock w:val="sdtLocked"/>
            <w:placeholder>
              <w:docPart w:val="D25F972D3DA24DA3934ADC5DD3D6C1B1"/>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right w:val="single" w:sz="36" w:space="0" w:color="F79646"/>
                </w:tcBorders>
                <w:shd w:val="clear" w:color="auto" w:fill="D9D9D9"/>
              </w:tcPr>
              <w:p w14:paraId="3AC3CEB2" w14:textId="154F30A7" w:rsidR="00A03547"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top w:val="single" w:sz="4" w:space="0" w:color="auto"/>
              <w:left w:val="single" w:sz="36" w:space="0" w:color="F79646"/>
              <w:right w:val="single" w:sz="36" w:space="0" w:color="F79646"/>
            </w:tcBorders>
            <w:shd w:val="clear" w:color="auto" w:fill="D9D9D9"/>
          </w:tcPr>
          <w:p w14:paraId="04DD467A" w14:textId="4248C60A" w:rsidR="00A03547" w:rsidRPr="00A763A5" w:rsidRDefault="004A0A0D" w:rsidP="00CE2E44">
            <w:pPr>
              <w:tabs>
                <w:tab w:val="left" w:pos="2631"/>
                <w:tab w:val="right" w:pos="4540"/>
              </w:tabs>
              <w:spacing w:after="0" w:line="240" w:lineRule="auto"/>
              <w:rPr>
                <w:rFonts w:ascii="Times New Roman" w:hAnsi="Times New Roman"/>
                <w:noProof/>
                <w:sz w:val="24"/>
                <w:szCs w:val="24"/>
              </w:rPr>
            </w:pPr>
            <w:sdt>
              <w:sdtPr>
                <w:rPr>
                  <w:rStyle w:val="Paragraph"/>
                </w:rPr>
                <w:id w:val="617337430"/>
                <w:lock w:val="sdtLocked"/>
                <w:placeholder>
                  <w:docPart w:val="5DBFBDC777394059963DC57360C027AC"/>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listItem w:displayText="Moreover," w:value="Moreover,"/>
                  <w:listItem w:displayText="In fact," w:value="In fact,"/>
                  <w:listItem w:displayText="Clearly," w:value="Clearly,"/>
                  <w:listItem w:displayText="Furthermore," w:value="Furthermore,"/>
                  <w:listItem w:displayText="Besides," w:value="Besides,"/>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CF6E8F" w:rsidRPr="00A763A5">
              <w:rPr>
                <w:rFonts w:ascii="Times New Roman" w:hAnsi="Times New Roman"/>
                <w:noProof/>
                <w:sz w:val="24"/>
                <w:szCs w:val="24"/>
              </w:rPr>
              <w:t xml:space="preserve"> </w:t>
            </w:r>
            <w:sdt>
              <w:sdtPr>
                <w:rPr>
                  <w:rStyle w:val="Paragraph"/>
                </w:rPr>
                <w:id w:val="1391854538"/>
                <w:lock w:val="sdtLocked"/>
                <w:placeholder>
                  <w:docPart w:val="79DA3FD51FA243FB9D7FF9A63D229BF8"/>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37E5788F" w14:textId="77777777" w:rsidR="00A03547" w:rsidRPr="00A763A5"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794ECF4D" w14:textId="77777777" w:rsidR="00A03547" w:rsidRPr="00A763A5" w:rsidRDefault="00A03547" w:rsidP="002F4EB9">
            <w:pPr>
              <w:spacing w:after="200" w:line="276" w:lineRule="auto"/>
              <w:rPr>
                <w:sz w:val="24"/>
                <w:szCs w:val="24"/>
              </w:rPr>
            </w:pPr>
          </w:p>
        </w:tc>
      </w:tr>
      <w:tr w:rsidR="00F12DE7" w:rsidRPr="00A763A5" w14:paraId="79646A1C" w14:textId="77777777" w:rsidTr="00A763A5">
        <w:trPr>
          <w:trHeight w:val="737"/>
          <w:jc w:val="center"/>
        </w:trPr>
        <w:tc>
          <w:tcPr>
            <w:tcW w:w="2037" w:type="dxa"/>
            <w:tcBorders>
              <w:left w:val="single" w:sz="18" w:space="0" w:color="000000"/>
              <w:bottom w:val="single" w:sz="4" w:space="0" w:color="auto"/>
            </w:tcBorders>
            <w:shd w:val="clear" w:color="auto" w:fill="FFFFFF"/>
            <w:vAlign w:val="bottom"/>
          </w:tcPr>
          <w:p w14:paraId="752D64AD" w14:textId="7FBE7D15" w:rsidR="00A03547" w:rsidRPr="00A763A5" w:rsidRDefault="00372F60" w:rsidP="0035236F">
            <w:pPr>
              <w:spacing w:after="0" w:line="240" w:lineRule="auto"/>
              <w:ind w:left="432"/>
              <w:rPr>
                <w:color w:val="000000"/>
                <w:sz w:val="28"/>
                <w:szCs w:val="28"/>
              </w:rPr>
            </w:pPr>
            <w:hyperlink w:anchor="_top" w:tooltip="Think of the 2nd fact to support your claim." w:history="1">
              <w:r w:rsidRPr="006C2E15">
                <w:rPr>
                  <w:rStyle w:val="Hyperlink"/>
                  <w:color w:val="C74E00"/>
                  <w:sz w:val="28"/>
                  <w:szCs w:val="28"/>
                </w:rPr>
                <w:t>D</w:t>
              </w:r>
              <w:r w:rsidR="000F4C2C" w:rsidRPr="00B90CB8">
                <w:rPr>
                  <w:rStyle w:val="Hyperlink"/>
                  <w:sz w:val="28"/>
                  <w:szCs w:val="28"/>
                </w:rPr>
                <w:t xml:space="preserve">etermine </w:t>
              </w:r>
              <w:r w:rsidR="00360C5A" w:rsidRPr="00B90CB8">
                <w:rPr>
                  <w:rStyle w:val="Hyperlink"/>
                  <w:sz w:val="28"/>
                  <w:szCs w:val="28"/>
                </w:rPr>
                <w:t>2</w:t>
              </w:r>
              <w:r w:rsidR="00360C5A" w:rsidRPr="00B90CB8">
                <w:rPr>
                  <w:rStyle w:val="Hyperlink"/>
                  <w:sz w:val="28"/>
                  <w:szCs w:val="28"/>
                  <w:vertAlign w:val="superscript"/>
                </w:rPr>
                <w:t>nd</w:t>
              </w:r>
              <w:r w:rsidR="00360C5A" w:rsidRPr="00B90CB8">
                <w:rPr>
                  <w:rStyle w:val="Hyperlink"/>
                  <w:sz w:val="28"/>
                  <w:szCs w:val="28"/>
                </w:rPr>
                <w:t xml:space="preserve"> </w:t>
              </w:r>
              <w:r w:rsidR="0035236F" w:rsidRPr="00B90CB8">
                <w:rPr>
                  <w:rStyle w:val="Hyperlink"/>
                  <w:sz w:val="28"/>
                  <w:szCs w:val="28"/>
                </w:rPr>
                <w:t>fact</w:t>
              </w:r>
            </w:hyperlink>
          </w:p>
        </w:tc>
        <w:sdt>
          <w:sdtPr>
            <w:rPr>
              <w:rStyle w:val="Paragraph"/>
            </w:rPr>
            <w:alias w:val="What is your 2nd fact?"/>
            <w:tag w:val="What is your 2nd fact?"/>
            <w:id w:val="-764305544"/>
            <w:lock w:val="sdtLocked"/>
            <w:placeholder>
              <w:docPart w:val="B9DF3BBAAD6C4907848C0EF9F4526B5A"/>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4" w:space="0" w:color="auto"/>
                  <w:right w:val="single" w:sz="36" w:space="0" w:color="F79646"/>
                </w:tcBorders>
                <w:shd w:val="clear" w:color="auto" w:fill="FFFFFF"/>
              </w:tcPr>
              <w:p w14:paraId="697C3DAD" w14:textId="1123AB63" w:rsidR="00F12DE7"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4" w:space="0" w:color="auto"/>
              <w:right w:val="single" w:sz="36" w:space="0" w:color="F79646"/>
            </w:tcBorders>
            <w:shd w:val="clear" w:color="auto" w:fill="FFFFFF"/>
          </w:tcPr>
          <w:p w14:paraId="5E57075D" w14:textId="53E30081" w:rsidR="00F12DE7" w:rsidRPr="00A763A5" w:rsidRDefault="004A0A0D" w:rsidP="00CE2E44">
            <w:pPr>
              <w:tabs>
                <w:tab w:val="left" w:pos="2631"/>
                <w:tab w:val="right" w:pos="4540"/>
              </w:tabs>
              <w:spacing w:after="0" w:line="240" w:lineRule="auto"/>
              <w:rPr>
                <w:rFonts w:ascii="Times New Roman" w:hAnsi="Times New Roman"/>
                <w:noProof/>
                <w:sz w:val="24"/>
                <w:szCs w:val="24"/>
              </w:rPr>
            </w:pPr>
            <w:sdt>
              <w:sdtPr>
                <w:rPr>
                  <w:rStyle w:val="Paragraph"/>
                </w:rPr>
                <w:id w:val="2072761359"/>
                <w:lock w:val="sdtLocked"/>
                <w:placeholder>
                  <w:docPart w:val="FD40D7B52148464898116871D17F8226"/>
                </w:placeholder>
                <w:showingPlcHdr/>
                <w15:color w:val="000000"/>
                <w:dropDownList>
                  <w:listItem w:value="Choose an item."/>
                  <w:listItem w:displayText="Second," w:value="Second,"/>
                  <w:listItem w:displayText="Also," w:value="Also,"/>
                  <w:listItem w:displayText="Then," w:value="Then,"/>
                  <w:listItem w:displayText="Next," w:value="Next,"/>
                  <w:listItem w:displayText="In addition," w:value="In addition,"/>
                  <w:listItem w:displayText="Another fact," w:value="Another fact,"/>
                  <w:listItem w:displayText="Similarly," w:value="Similarly,"/>
                  <w:listItem w:displayText="Further," w:value="Further,"/>
                  <w:listItem w:displayText="In a similar way," w:value="In a similar way,"/>
                  <w:listItem w:displayText="In the same way," w:value="In the same way,"/>
                  <w:listItem w:displayText="In the second place," w:value="In the second place,"/>
                  <w:listItem w:displayText="Additionally," w:value="Additionally,"/>
                  <w:listItem w:displayText="Likewise," w:value="Likewise,"/>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711923" w:rsidRPr="00A763A5">
              <w:rPr>
                <w:rFonts w:ascii="Times New Roman" w:hAnsi="Times New Roman"/>
                <w:noProof/>
                <w:sz w:val="24"/>
                <w:szCs w:val="24"/>
              </w:rPr>
              <w:t xml:space="preserve"> </w:t>
            </w:r>
            <w:sdt>
              <w:sdtPr>
                <w:rPr>
                  <w:rStyle w:val="Paragraph"/>
                </w:rPr>
                <w:id w:val="1481491879"/>
                <w:lock w:val="sdtLocked"/>
                <w:placeholder>
                  <w:docPart w:val="88B7FD908A014BF5A2A2A2FDBA7341CB"/>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4BC25BBE" w14:textId="77777777" w:rsidR="00F12DE7" w:rsidRPr="00A763A5"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7A466382" w14:textId="77777777" w:rsidR="00F12DE7" w:rsidRPr="00A763A5" w:rsidRDefault="00F12DE7" w:rsidP="002F4EB9">
            <w:pPr>
              <w:spacing w:after="200" w:line="276" w:lineRule="auto"/>
              <w:rPr>
                <w:color w:val="808080"/>
                <w:sz w:val="24"/>
                <w:szCs w:val="24"/>
              </w:rPr>
            </w:pPr>
          </w:p>
        </w:tc>
      </w:tr>
      <w:tr w:rsidR="000F4C2C" w:rsidRPr="00A763A5" w14:paraId="67631B36" w14:textId="77777777" w:rsidTr="00A763A5">
        <w:trPr>
          <w:trHeight w:val="710"/>
          <w:jc w:val="center"/>
        </w:trPr>
        <w:tc>
          <w:tcPr>
            <w:tcW w:w="2037" w:type="dxa"/>
            <w:tcBorders>
              <w:left w:val="single" w:sz="18" w:space="0" w:color="000000"/>
            </w:tcBorders>
            <w:shd w:val="clear" w:color="auto" w:fill="D9D9D9"/>
          </w:tcPr>
          <w:p w14:paraId="1C47A5FE" w14:textId="40BBD0BD" w:rsidR="00A03547" w:rsidRPr="00A763A5" w:rsidRDefault="000F4C2C" w:rsidP="0035236F">
            <w:pPr>
              <w:spacing w:after="0" w:line="240" w:lineRule="auto"/>
              <w:ind w:left="432"/>
              <w:rPr>
                <w:noProof/>
                <w:sz w:val="28"/>
                <w:szCs w:val="28"/>
              </w:rPr>
            </w:pPr>
            <w:hyperlink w:anchor="_top" w:tooltip="Tell us a little more about this fact.  How do you know it's true?" w:history="1">
              <w:r w:rsidRPr="006C2E15">
                <w:rPr>
                  <w:rStyle w:val="Hyperlink"/>
                  <w:noProof/>
                  <w:color w:val="AD3000"/>
                  <w:sz w:val="28"/>
                  <w:szCs w:val="28"/>
                </w:rPr>
                <w:t>E</w:t>
              </w:r>
              <w:r w:rsidRPr="00A763A5">
                <w:rPr>
                  <w:rStyle w:val="Hyperlink"/>
                  <w:noProof/>
                  <w:sz w:val="28"/>
                  <w:szCs w:val="28"/>
                </w:rPr>
                <w:t>l</w:t>
              </w:r>
              <w:r w:rsidR="00A03547" w:rsidRPr="00A763A5">
                <w:rPr>
                  <w:rStyle w:val="Hyperlink"/>
                  <w:noProof/>
                  <w:sz w:val="28"/>
                  <w:szCs w:val="28"/>
                </w:rPr>
                <w:t xml:space="preserve">aborate </w:t>
              </w:r>
              <w:r w:rsidR="00372F60" w:rsidRPr="00A763A5">
                <w:rPr>
                  <w:rStyle w:val="Hyperlink"/>
                  <w:noProof/>
                  <w:sz w:val="28"/>
                  <w:szCs w:val="28"/>
                </w:rPr>
                <w:t xml:space="preserve"> </w:t>
              </w:r>
            </w:hyperlink>
          </w:p>
        </w:tc>
        <w:sdt>
          <w:sdtPr>
            <w:rPr>
              <w:rStyle w:val="Paragraph"/>
            </w:rPr>
            <w:alias w:val="Say more about your 2nd fact."/>
            <w:tag w:val="Say more about your 2nd fact."/>
            <w:id w:val="-1732845531"/>
            <w:lock w:val="sdtLocked"/>
            <w:placeholder>
              <w:docPart w:val="EC4A089899E1476C806ABC084630ED69"/>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4" w:space="0" w:color="auto"/>
                  <w:right w:val="single" w:sz="36" w:space="0" w:color="F79646"/>
                </w:tcBorders>
                <w:shd w:val="clear" w:color="auto" w:fill="D9D9D9"/>
              </w:tcPr>
              <w:p w14:paraId="03B7B175" w14:textId="27F30955" w:rsidR="00A03547" w:rsidRPr="00A763A5" w:rsidRDefault="000E2A36" w:rsidP="00A03547">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4" w:space="0" w:color="auto"/>
              <w:right w:val="single" w:sz="36" w:space="0" w:color="F79646"/>
            </w:tcBorders>
            <w:shd w:val="clear" w:color="auto" w:fill="D9D9D9"/>
          </w:tcPr>
          <w:p w14:paraId="391F811D" w14:textId="60F09E54" w:rsidR="000F4C2C" w:rsidRPr="00A763A5" w:rsidRDefault="004A0A0D" w:rsidP="00A03547">
            <w:pPr>
              <w:tabs>
                <w:tab w:val="left" w:pos="2631"/>
                <w:tab w:val="right" w:pos="4540"/>
              </w:tabs>
              <w:spacing w:after="0" w:line="240" w:lineRule="auto"/>
              <w:rPr>
                <w:rFonts w:ascii="Times New Roman" w:hAnsi="Times New Roman"/>
                <w:noProof/>
                <w:sz w:val="24"/>
                <w:szCs w:val="24"/>
              </w:rPr>
            </w:pPr>
            <w:sdt>
              <w:sdtPr>
                <w:rPr>
                  <w:rStyle w:val="Paragraph"/>
                </w:rPr>
                <w:id w:val="-973363487"/>
                <w:lock w:val="sdtLocked"/>
                <w:placeholder>
                  <w:docPart w:val="24878990C92C42FEB46EFE209B2D9F58"/>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listItem w:displayText="Moreover," w:value="Moreover,"/>
                  <w:listItem w:displayText="In fact," w:value="In fact,"/>
                  <w:listItem w:displayText="Clearly," w:value="Clearly,"/>
                  <w:listItem w:displayText="Furthermore," w:value="Furthermore,"/>
                  <w:listItem w:displayText="Besides," w:value="Besides,"/>
                </w:dropDownList>
              </w:sdtPr>
              <w:sdtEndPr>
                <w:rPr>
                  <w:rStyle w:val="DefaultParagraphFont"/>
                  <w:rFonts w:ascii="Times New Roman" w:hAnsi="Times New Roman"/>
                  <w:noProof/>
                  <w:sz w:val="22"/>
                  <w:szCs w:val="24"/>
                </w:rPr>
              </w:sdtEndPr>
              <w:sdtContent>
                <w:r w:rsidR="000E2A36" w:rsidRPr="006C2E15">
                  <w:rPr>
                    <w:rStyle w:val="PlaceholderText"/>
                    <w:color w:val="auto"/>
                  </w:rPr>
                  <w:t xml:space="preserve">Choose an item. </w:t>
                </w:r>
              </w:sdtContent>
            </w:sdt>
            <w:sdt>
              <w:sdtPr>
                <w:rPr>
                  <w:rStyle w:val="Paragraph"/>
                </w:rPr>
                <w:id w:val="635218966"/>
                <w:lock w:val="sdtLocked"/>
                <w:placeholder>
                  <w:docPart w:val="8EDB9F85AC23459A90A5C9BEFAA7A790"/>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08A90470" w14:textId="77777777" w:rsidR="000F4C2C" w:rsidRPr="00A763A5"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571BFA6D" w14:textId="77777777" w:rsidR="000F4C2C" w:rsidRPr="00A763A5" w:rsidRDefault="000F4C2C" w:rsidP="002F4EB9">
            <w:pPr>
              <w:spacing w:after="200" w:line="276" w:lineRule="auto"/>
              <w:rPr>
                <w:color w:val="808080"/>
                <w:sz w:val="24"/>
                <w:szCs w:val="24"/>
              </w:rPr>
            </w:pPr>
          </w:p>
        </w:tc>
      </w:tr>
      <w:tr w:rsidR="000F4C2C" w:rsidRPr="00A763A5" w14:paraId="18BB6152" w14:textId="77777777" w:rsidTr="00A763A5">
        <w:trPr>
          <w:trHeight w:val="537"/>
          <w:jc w:val="center"/>
        </w:trPr>
        <w:tc>
          <w:tcPr>
            <w:tcW w:w="2037" w:type="dxa"/>
            <w:tcBorders>
              <w:left w:val="single" w:sz="18" w:space="0" w:color="000000"/>
              <w:bottom w:val="single" w:sz="4" w:space="0" w:color="auto"/>
            </w:tcBorders>
            <w:shd w:val="clear" w:color="auto" w:fill="FFFFFF"/>
          </w:tcPr>
          <w:p w14:paraId="6017CADF" w14:textId="2CFC5967" w:rsidR="00A03547" w:rsidRPr="00A763A5" w:rsidRDefault="000F4C2C" w:rsidP="009719DA">
            <w:pPr>
              <w:spacing w:after="0" w:line="240" w:lineRule="auto"/>
              <w:ind w:left="432"/>
              <w:rPr>
                <w:color w:val="000000"/>
                <w:sz w:val="28"/>
                <w:szCs w:val="28"/>
              </w:rPr>
            </w:pPr>
            <w:hyperlink w:anchor="_top" w:tooltip="Think of the 3rd fact to support your claim." w:history="1">
              <w:r w:rsidRPr="006C2E15">
                <w:rPr>
                  <w:rStyle w:val="Hyperlink"/>
                  <w:color w:val="C74E00"/>
                  <w:sz w:val="28"/>
                  <w:szCs w:val="28"/>
                </w:rPr>
                <w:t>D</w:t>
              </w:r>
              <w:r w:rsidRPr="00B90CB8">
                <w:rPr>
                  <w:rStyle w:val="Hyperlink"/>
                  <w:sz w:val="28"/>
                  <w:szCs w:val="28"/>
                </w:rPr>
                <w:t xml:space="preserve">etermine </w:t>
              </w:r>
              <w:r w:rsidR="00360C5A" w:rsidRPr="00B90CB8">
                <w:rPr>
                  <w:rStyle w:val="Hyperlink"/>
                  <w:sz w:val="28"/>
                  <w:szCs w:val="28"/>
                </w:rPr>
                <w:t>3</w:t>
              </w:r>
              <w:r w:rsidR="00360C5A" w:rsidRPr="00B90CB8">
                <w:rPr>
                  <w:rStyle w:val="Hyperlink"/>
                  <w:sz w:val="28"/>
                  <w:szCs w:val="28"/>
                  <w:vertAlign w:val="superscript"/>
                </w:rPr>
                <w:t>rd</w:t>
              </w:r>
              <w:r w:rsidR="00360C5A" w:rsidRPr="00B90CB8">
                <w:rPr>
                  <w:rStyle w:val="Hyperlink"/>
                  <w:sz w:val="28"/>
                  <w:szCs w:val="28"/>
                </w:rPr>
                <w:t xml:space="preserve"> </w:t>
              </w:r>
              <w:r w:rsidR="009719DA" w:rsidRPr="00B90CB8">
                <w:rPr>
                  <w:rStyle w:val="Hyperlink"/>
                  <w:sz w:val="28"/>
                  <w:szCs w:val="28"/>
                </w:rPr>
                <w:t>fact</w:t>
              </w:r>
            </w:hyperlink>
          </w:p>
        </w:tc>
        <w:sdt>
          <w:sdtPr>
            <w:rPr>
              <w:rStyle w:val="Paragraph"/>
            </w:rPr>
            <w:alias w:val="What is your 3rd fact?"/>
            <w:tag w:val="What is your 3rd fact?"/>
            <w:id w:val="1115401615"/>
            <w:lock w:val="sdtLocked"/>
            <w:placeholder>
              <w:docPart w:val="1D609653D406458EB400468AE5462DD9"/>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4" w:space="0" w:color="auto"/>
                  <w:right w:val="single" w:sz="36" w:space="0" w:color="F79646"/>
                </w:tcBorders>
                <w:shd w:val="clear" w:color="auto" w:fill="FFFFFF"/>
              </w:tcPr>
              <w:p w14:paraId="0BCEA834" w14:textId="508A51FC" w:rsidR="000F4C2C"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4" w:space="0" w:color="auto"/>
              <w:right w:val="single" w:sz="36" w:space="0" w:color="F79646"/>
            </w:tcBorders>
            <w:shd w:val="clear" w:color="auto" w:fill="FFFFFF"/>
          </w:tcPr>
          <w:p w14:paraId="1217888B" w14:textId="57F23741" w:rsidR="000F4C2C" w:rsidRPr="00A763A5" w:rsidRDefault="004A0A0D" w:rsidP="009D6633">
            <w:pPr>
              <w:tabs>
                <w:tab w:val="left" w:pos="2631"/>
                <w:tab w:val="right" w:pos="4540"/>
              </w:tabs>
              <w:spacing w:after="0" w:line="240" w:lineRule="auto"/>
              <w:rPr>
                <w:rFonts w:ascii="Times New Roman" w:hAnsi="Times New Roman"/>
                <w:noProof/>
                <w:sz w:val="24"/>
                <w:szCs w:val="24"/>
              </w:rPr>
            </w:pPr>
            <w:sdt>
              <w:sdtPr>
                <w:rPr>
                  <w:rStyle w:val="Paragraph"/>
                </w:rPr>
                <w:id w:val="-1953781284"/>
                <w:lock w:val="sdtLocked"/>
                <w:placeholder>
                  <w:docPart w:val="D546624DA04F4F82B98792BAD9D88F8E"/>
                </w:placeholder>
                <w:showingPlcHdr/>
                <w15:color w:val="000000"/>
                <w:dropDownList>
                  <w:listItem w:value="Choose an item."/>
                  <w:listItem w:displayText="Finally," w:value="Finally,"/>
                  <w:listItem w:displayText="Lastly," w:value="Lastly,"/>
                  <w:listItem w:displayText="Again," w:value="Again,"/>
                  <w:listItem w:displayText="In a similar way," w:value="In a similar way,"/>
                  <w:listItem w:displayText="In the same way," w:value="In the same way,"/>
                  <w:listItem w:displayText="Likewise," w:value="Likewise,"/>
                  <w:listItem w:displayText="Third," w:value="Third,"/>
                  <w:listItem w:displayText="Last but not least," w:value="Last but not least,"/>
                  <w:listItem w:displayText="Last," w:value="Last,"/>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CE2E44" w:rsidRPr="00A763A5">
              <w:rPr>
                <w:rFonts w:ascii="Times New Roman" w:hAnsi="Times New Roman"/>
                <w:noProof/>
                <w:sz w:val="24"/>
                <w:szCs w:val="24"/>
              </w:rPr>
              <w:t xml:space="preserve"> </w:t>
            </w:r>
            <w:sdt>
              <w:sdtPr>
                <w:rPr>
                  <w:rStyle w:val="Paragraph"/>
                </w:rPr>
                <w:id w:val="804817211"/>
                <w:lock w:val="sdtLocked"/>
                <w:placeholder>
                  <w:docPart w:val="7A1F8EA905B6469D9A67A14D772C7F0F"/>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2BDDF212" w14:textId="77777777" w:rsidR="000F4C2C" w:rsidRPr="00A763A5"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7C9C7181" w14:textId="77777777" w:rsidR="000F4C2C" w:rsidRPr="00A763A5" w:rsidRDefault="000F4C2C" w:rsidP="002F4EB9">
            <w:pPr>
              <w:spacing w:after="200" w:line="276" w:lineRule="auto"/>
              <w:rPr>
                <w:color w:val="808080"/>
                <w:sz w:val="24"/>
                <w:szCs w:val="24"/>
              </w:rPr>
            </w:pPr>
          </w:p>
        </w:tc>
      </w:tr>
      <w:tr w:rsidR="00F12DE7" w:rsidRPr="00A763A5" w14:paraId="028A76BA" w14:textId="77777777" w:rsidTr="00A763A5">
        <w:trPr>
          <w:trHeight w:val="358"/>
          <w:jc w:val="center"/>
        </w:trPr>
        <w:tc>
          <w:tcPr>
            <w:tcW w:w="2037" w:type="dxa"/>
            <w:tcBorders>
              <w:left w:val="single" w:sz="18" w:space="0" w:color="000000"/>
              <w:bottom w:val="single" w:sz="18" w:space="0" w:color="000000"/>
            </w:tcBorders>
            <w:shd w:val="clear" w:color="auto" w:fill="D9D9D9"/>
          </w:tcPr>
          <w:p w14:paraId="67913937" w14:textId="1D2AE4A2" w:rsidR="00F12DE7" w:rsidRPr="00B90CB8" w:rsidRDefault="00B90CB8" w:rsidP="0035236F">
            <w:pPr>
              <w:spacing w:after="0" w:line="240" w:lineRule="auto"/>
              <w:ind w:left="432"/>
              <w:rPr>
                <w:rStyle w:val="Hyperlink"/>
                <w:noProof/>
                <w:sz w:val="28"/>
                <w:szCs w:val="28"/>
              </w:rPr>
            </w:pPr>
            <w:r w:rsidRPr="006C2E15">
              <w:rPr>
                <w:noProof/>
                <w:color w:val="AD3000"/>
                <w:sz w:val="28"/>
                <w:szCs w:val="28"/>
              </w:rPr>
              <w:t>E</w:t>
            </w:r>
            <w:r>
              <w:rPr>
                <w:noProof/>
                <w:sz w:val="28"/>
                <w:szCs w:val="28"/>
              </w:rPr>
              <w:fldChar w:fldCharType="begin"/>
            </w:r>
            <w:r>
              <w:rPr>
                <w:noProof/>
                <w:sz w:val="28"/>
                <w:szCs w:val="28"/>
              </w:rPr>
              <w:instrText>HYPERLINK  \l "_top" \o "Tell us a little more about this fact.  How do you know it's true?"</w:instrText>
            </w:r>
            <w:r>
              <w:rPr>
                <w:noProof/>
                <w:sz w:val="28"/>
                <w:szCs w:val="28"/>
              </w:rPr>
            </w:r>
            <w:r>
              <w:rPr>
                <w:noProof/>
                <w:sz w:val="28"/>
                <w:szCs w:val="28"/>
              </w:rPr>
              <w:fldChar w:fldCharType="separate"/>
            </w:r>
            <w:r w:rsidR="000F4C2C" w:rsidRPr="00B90CB8">
              <w:rPr>
                <w:rStyle w:val="Hyperlink"/>
                <w:noProof/>
                <w:sz w:val="28"/>
                <w:szCs w:val="28"/>
              </w:rPr>
              <w:t xml:space="preserve">laborate </w:t>
            </w:r>
          </w:p>
          <w:p w14:paraId="494CD62F" w14:textId="3763259A" w:rsidR="0035236F" w:rsidRPr="00A763A5" w:rsidRDefault="00B90CB8" w:rsidP="0035236F">
            <w:pPr>
              <w:spacing w:after="0" w:line="240" w:lineRule="auto"/>
              <w:ind w:left="432"/>
              <w:rPr>
                <w:noProof/>
                <w:sz w:val="28"/>
                <w:szCs w:val="28"/>
              </w:rPr>
            </w:pPr>
            <w:r>
              <w:rPr>
                <w:noProof/>
                <w:sz w:val="28"/>
                <w:szCs w:val="28"/>
              </w:rPr>
              <w:fldChar w:fldCharType="end"/>
            </w:r>
          </w:p>
        </w:tc>
        <w:sdt>
          <w:sdtPr>
            <w:rPr>
              <w:rStyle w:val="Paragraph"/>
            </w:rPr>
            <w:alias w:val="Say more about your 3rd fact."/>
            <w:tag w:val="Say more about your 3rd fact."/>
            <w:id w:val="-1205321476"/>
            <w:lock w:val="sdtLocked"/>
            <w:placeholder>
              <w:docPart w:val="65A56A0B7C8547F793AC88A10C288D34"/>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18" w:space="0" w:color="000000"/>
                  <w:right w:val="single" w:sz="36" w:space="0" w:color="F79646"/>
                </w:tcBorders>
                <w:shd w:val="clear" w:color="auto" w:fill="D9D9D9"/>
              </w:tcPr>
              <w:p w14:paraId="23C1B5CC" w14:textId="32CB9AD4" w:rsidR="00F12DE7" w:rsidRPr="00A763A5" w:rsidRDefault="000E2A36" w:rsidP="00A03547">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18" w:space="0" w:color="000000"/>
              <w:right w:val="single" w:sz="36" w:space="0" w:color="F79646"/>
            </w:tcBorders>
            <w:shd w:val="clear" w:color="auto" w:fill="D9D9D9"/>
          </w:tcPr>
          <w:p w14:paraId="59681C17" w14:textId="4181A6CC" w:rsidR="00F12DE7" w:rsidRPr="00A763A5" w:rsidRDefault="004A0A0D" w:rsidP="00CE2E44">
            <w:pPr>
              <w:tabs>
                <w:tab w:val="left" w:pos="2631"/>
                <w:tab w:val="right" w:pos="4540"/>
              </w:tabs>
              <w:spacing w:after="0" w:line="240" w:lineRule="auto"/>
              <w:rPr>
                <w:rFonts w:ascii="Times New Roman" w:hAnsi="Times New Roman"/>
                <w:noProof/>
                <w:sz w:val="24"/>
                <w:szCs w:val="24"/>
              </w:rPr>
            </w:pPr>
            <w:sdt>
              <w:sdtPr>
                <w:rPr>
                  <w:rStyle w:val="Paragraph"/>
                </w:rPr>
                <w:id w:val="-1166465320"/>
                <w:lock w:val="sdtLocked"/>
                <w:placeholder>
                  <w:docPart w:val="BBD152575ADA4F9AB005594989B049D5"/>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listItem w:displayText="Moreover," w:value="Moreover,"/>
                  <w:listItem w:displayText="In fact," w:value="In fact,"/>
                  <w:listItem w:displayText="Clearly," w:value="Clearly,"/>
                  <w:listItem w:displayText="Furthermore," w:value="Furthermore,"/>
                  <w:listItem w:displayText="Besides," w:value="Besides,"/>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CE2E44" w:rsidRPr="00A763A5">
              <w:rPr>
                <w:rFonts w:ascii="Times New Roman" w:hAnsi="Times New Roman"/>
                <w:noProof/>
                <w:sz w:val="24"/>
                <w:szCs w:val="24"/>
              </w:rPr>
              <w:t xml:space="preserve"> </w:t>
            </w:r>
            <w:sdt>
              <w:sdtPr>
                <w:rPr>
                  <w:rStyle w:val="Paragraph"/>
                </w:rPr>
                <w:id w:val="225959579"/>
                <w:lock w:val="sdtLocked"/>
                <w:placeholder>
                  <w:docPart w:val="FAB352567FAA4DCA8A3F0E61D1FB6186"/>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0A0A750D" w14:textId="77777777" w:rsidR="00F12DE7" w:rsidRPr="00A763A5"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4E392D44" w14:textId="77777777" w:rsidR="00F12DE7" w:rsidRPr="00A763A5" w:rsidRDefault="00F12DE7" w:rsidP="002F4EB9">
            <w:pPr>
              <w:spacing w:after="200" w:line="276" w:lineRule="auto"/>
              <w:rPr>
                <w:color w:val="808080"/>
                <w:sz w:val="24"/>
                <w:szCs w:val="24"/>
              </w:rPr>
            </w:pPr>
          </w:p>
        </w:tc>
      </w:tr>
      <w:tr w:rsidR="008C0A39" w:rsidRPr="00A763A5" w14:paraId="70C2152B" w14:textId="77777777" w:rsidTr="00A763A5">
        <w:trPr>
          <w:trHeight w:val="864"/>
          <w:jc w:val="center"/>
        </w:trPr>
        <w:tc>
          <w:tcPr>
            <w:tcW w:w="4557" w:type="dxa"/>
            <w:gridSpan w:val="2"/>
            <w:tcBorders>
              <w:top w:val="single" w:sz="18" w:space="0" w:color="000000"/>
              <w:left w:val="single" w:sz="18" w:space="0" w:color="000000"/>
              <w:bottom w:val="single" w:sz="18" w:space="0" w:color="000000"/>
              <w:right w:val="single" w:sz="36" w:space="0" w:color="F79646"/>
            </w:tcBorders>
            <w:shd w:val="clear" w:color="auto" w:fill="auto"/>
          </w:tcPr>
          <w:p w14:paraId="14F97C10" w14:textId="76AF8F48" w:rsidR="008C0A39" w:rsidRPr="00A763A5" w:rsidRDefault="004A0A0D" w:rsidP="002F4EB9">
            <w:pPr>
              <w:rPr>
                <w:rFonts w:ascii="Times New Roman" w:hAnsi="Times New Roman"/>
                <w:noProof/>
                <w:sz w:val="24"/>
                <w:szCs w:val="24"/>
              </w:rPr>
            </w:pPr>
            <w:r>
              <w:rPr>
                <w:rFonts w:ascii="Comic Sans MS" w:hAnsi="Comic Sans MS"/>
                <w:b/>
                <w:noProof/>
                <w:color w:val="002060"/>
                <w:sz w:val="28"/>
                <w:szCs w:val="28"/>
              </w:rPr>
              <w:object w:dxaOrig="1440" w:dyaOrig="1440" w14:anchorId="51B3EA45">
                <v:shape id="_x0000_s1027" type="#_x0000_t75" alt="Add transition words tip" style="position:absolute;margin-left:-4.05pt;margin-top:-.1pt;width:25.4pt;height:23.6pt;z-index:251658240;mso-wrap-edited:f;mso-width-percent:0;mso-height-percent:0;mso-position-horizontal-relative:text;mso-position-vertical-relative:text;mso-width-percent:0;mso-height-percent:0">
                  <v:imagedata r:id="rId26" o:title="" cropbottom="34322f" cropleft="21745f" cropright="21745f"/>
                </v:shape>
                <o:OLEObject Type="Embed" ProgID="Package" ShapeID="_x0000_s1027" DrawAspect="Icon" ObjectID="_1809930266" r:id="rId27"/>
              </w:object>
            </w:r>
            <w:r w:rsidR="002D71B3" w:rsidRPr="00A763A5">
              <w:rPr>
                <w:b/>
                <w:color w:val="E36C0A"/>
                <w:sz w:val="28"/>
                <w:szCs w:val="28"/>
              </w:rPr>
              <w:t xml:space="preserve"> </w:t>
            </w:r>
            <w:r w:rsidR="008C0A39" w:rsidRPr="00A763A5">
              <w:rPr>
                <w:b/>
                <w:color w:val="E36C0A"/>
                <w:sz w:val="28"/>
                <w:szCs w:val="28"/>
              </w:rPr>
              <w:t xml:space="preserve">      </w:t>
            </w:r>
            <w:hyperlink w:anchor="_top" w:tooltip="Select transition words from the drop-down menu as you go!" w:history="1">
              <w:r w:rsidR="008C0A39" w:rsidRPr="00B90CB8">
                <w:rPr>
                  <w:rStyle w:val="Hyperlink"/>
                  <w:b/>
                  <w:color w:val="E36C0A"/>
                  <w:sz w:val="40"/>
                  <w:szCs w:val="40"/>
                </w:rPr>
                <w:t>A</w:t>
              </w:r>
              <w:r w:rsidR="008C0A39" w:rsidRPr="00B90CB8">
                <w:rPr>
                  <w:rStyle w:val="Hyperlink"/>
                  <w:sz w:val="28"/>
                  <w:szCs w:val="28"/>
                </w:rPr>
                <w:t>dd transition words</w:t>
              </w:r>
              <w:r w:rsidR="008C0A39" w:rsidRPr="00B90CB8">
                <w:rPr>
                  <w:rStyle w:val="Hyperlink"/>
                  <w:i/>
                  <w:sz w:val="28"/>
                  <w:szCs w:val="28"/>
                </w:rPr>
                <w:t xml:space="preserve"> as you go!</w:t>
              </w:r>
            </w:hyperlink>
          </w:p>
        </w:tc>
        <w:tc>
          <w:tcPr>
            <w:tcW w:w="4790" w:type="dxa"/>
            <w:tcBorders>
              <w:top w:val="single" w:sz="18" w:space="0" w:color="000000"/>
              <w:left w:val="single" w:sz="36" w:space="0" w:color="F79646"/>
              <w:bottom w:val="single" w:sz="18" w:space="0" w:color="000000"/>
              <w:right w:val="single" w:sz="36" w:space="0" w:color="F79646"/>
            </w:tcBorders>
            <w:shd w:val="reverseDiagStripe" w:color="auto" w:fill="auto"/>
          </w:tcPr>
          <w:p w14:paraId="42193806" w14:textId="77777777" w:rsidR="008C0A39" w:rsidRPr="00A763A5" w:rsidRDefault="008C0A39" w:rsidP="002F4EB9">
            <w:pPr>
              <w:rPr>
                <w:rFonts w:ascii="Times New Roman" w:hAnsi="Times New Roman"/>
                <w:noProof/>
                <w:sz w:val="24"/>
                <w:szCs w:val="24"/>
              </w:rPr>
            </w:pPr>
          </w:p>
        </w:tc>
        <w:tc>
          <w:tcPr>
            <w:tcW w:w="250" w:type="dxa"/>
            <w:vMerge/>
            <w:tcBorders>
              <w:left w:val="single" w:sz="36" w:space="0" w:color="F79646"/>
            </w:tcBorders>
            <w:shd w:val="clear" w:color="auto" w:fill="BFBFBF"/>
          </w:tcPr>
          <w:p w14:paraId="5C87103A" w14:textId="77777777" w:rsidR="008C0A39" w:rsidRPr="00A763A5"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448656F0" w14:textId="59BAA7B9" w:rsidR="008C0A39" w:rsidRPr="00A763A5" w:rsidRDefault="004A0A0D" w:rsidP="001D6334">
            <w:pPr>
              <w:tabs>
                <w:tab w:val="left" w:pos="2438"/>
              </w:tabs>
              <w:spacing w:after="0" w:line="276" w:lineRule="auto"/>
              <w:ind w:left="-86" w:right="-115"/>
              <w:rPr>
                <w:sz w:val="24"/>
                <w:szCs w:val="24"/>
              </w:rPr>
            </w:pPr>
            <w:sdt>
              <w:sdtPr>
                <w:rPr>
                  <w:sz w:val="26"/>
                  <w:szCs w:val="26"/>
                </w:rPr>
                <w:id w:val="2010942508"/>
                <w:lock w:val="sdtLocked"/>
                <w14:checkbox>
                  <w14:checked w14:val="0"/>
                  <w14:checkedState w14:val="2612" w14:font="MS Gothic"/>
                  <w14:uncheckedState w14:val="2610" w14:font="MS Gothic"/>
                </w14:checkbox>
              </w:sdtPr>
              <w:sdtEndPr/>
              <w:sdtContent>
                <w:r w:rsidR="00A43225">
                  <w:rPr>
                    <w:rFonts w:ascii="MS Gothic" w:eastAsia="MS Gothic" w:hAnsi="MS Gothic" w:hint="eastAsia"/>
                    <w:sz w:val="26"/>
                    <w:szCs w:val="26"/>
                  </w:rPr>
                  <w:t>☐</w:t>
                </w:r>
              </w:sdtContent>
            </w:sdt>
            <w:r w:rsidR="00213268" w:rsidRPr="00A763A5">
              <w:rPr>
                <w:sz w:val="26"/>
                <w:szCs w:val="26"/>
              </w:rPr>
              <w:t xml:space="preserve">I have proper </w:t>
            </w:r>
            <w:r w:rsidR="00213268" w:rsidRPr="00A763A5">
              <w:rPr>
                <w:b/>
                <w:color w:val="365F91"/>
                <w:sz w:val="26"/>
                <w:szCs w:val="26"/>
                <w:u w:val="single"/>
              </w:rPr>
              <w:t>transition words</w:t>
            </w:r>
            <w:r w:rsidR="00213268" w:rsidRPr="00A763A5">
              <w:rPr>
                <w:sz w:val="24"/>
                <w:szCs w:val="24"/>
              </w:rPr>
              <w:t>.</w:t>
            </w:r>
          </w:p>
        </w:tc>
      </w:tr>
      <w:tr w:rsidR="008075A4" w:rsidRPr="00A763A5" w14:paraId="2A479C8B" w14:textId="77777777" w:rsidTr="00A763A5">
        <w:trPr>
          <w:trHeight w:val="936"/>
          <w:jc w:val="center"/>
        </w:trPr>
        <w:tc>
          <w:tcPr>
            <w:tcW w:w="2037" w:type="dxa"/>
            <w:tcBorders>
              <w:top w:val="single" w:sz="18" w:space="0" w:color="000000"/>
              <w:left w:val="single" w:sz="18" w:space="0" w:color="000000"/>
              <w:bottom w:val="single" w:sz="18" w:space="0" w:color="000000"/>
            </w:tcBorders>
            <w:shd w:val="clear" w:color="auto" w:fill="auto"/>
          </w:tcPr>
          <w:p w14:paraId="60B3069C" w14:textId="6301D62F" w:rsidR="008C0A39" w:rsidRPr="00A763A5" w:rsidRDefault="004A0A0D" w:rsidP="008C0A39">
            <w:pPr>
              <w:ind w:right="-148"/>
              <w:rPr>
                <w:color w:val="000000"/>
                <w:sz w:val="28"/>
                <w:szCs w:val="28"/>
              </w:rPr>
            </w:pPr>
            <w:r>
              <w:rPr>
                <w:rFonts w:ascii="Comic Sans MS" w:hAnsi="Comic Sans MS"/>
                <w:noProof/>
                <w:sz w:val="28"/>
                <w:szCs w:val="28"/>
              </w:rPr>
              <w:object w:dxaOrig="1440" w:dyaOrig="1440" w14:anchorId="727BEE90">
                <v:shape id="_x0000_s1026" type="#_x0000_t75" alt="Summarize tip" style="position:absolute;margin-left:-4.85pt;margin-top:2.65pt;width:25.7pt;height:26.85pt;z-index:251668480;mso-wrap-edited:f;mso-width-percent:0;mso-height-percent:0;mso-position-horizontal-relative:text;mso-position-vertical-relative:text;mso-width-percent:0;mso-height-percent:0">
                  <v:imagedata r:id="rId28" o:title="" cropbottom="28880f" cropleft="19799f" cropright="23466f"/>
                </v:shape>
                <o:OLEObject Type="Embed" ProgID="Package" ShapeID="_x0000_s1026" DrawAspect="Icon" ObjectID="_1809930267" r:id="rId29"/>
              </w:object>
            </w:r>
            <w:r w:rsidR="00863431">
              <w:rPr>
                <w:noProof/>
              </w:rPr>
              <mc:AlternateContent>
                <mc:Choice Requires="wps">
                  <w:drawing>
                    <wp:anchor distT="0" distB="0" distL="114300" distR="114300" simplePos="0" relativeHeight="251648000" behindDoc="0" locked="0" layoutInCell="1" allowOverlap="1" wp14:anchorId="0D69F32B" wp14:editId="58A581D3">
                      <wp:simplePos x="0" y="0"/>
                      <wp:positionH relativeFrom="column">
                        <wp:posOffset>607060</wp:posOffset>
                      </wp:positionH>
                      <wp:positionV relativeFrom="paragraph">
                        <wp:posOffset>5765800</wp:posOffset>
                      </wp:positionV>
                      <wp:extent cx="3076575" cy="4619625"/>
                      <wp:effectExtent l="25400" t="25400" r="22225" b="66675"/>
                      <wp:wrapNone/>
                      <wp:docPr id="1360667012" name="Freeform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76575" cy="4619625"/>
                              </a:xfrm>
                              <a:custGeom>
                                <a:avLst/>
                                <a:gdLst>
                                  <a:gd name="T0" fmla="*/ 2147483646 w 21600"/>
                                  <a:gd name="T1" fmla="*/ 0 h 21600"/>
                                  <a:gd name="T2" fmla="*/ 2147483646 w 21600"/>
                                  <a:gd name="T3" fmla="*/ 2147483646 h 21600"/>
                                  <a:gd name="T4" fmla="*/ 0 w 21600"/>
                                  <a:gd name="T5" fmla="*/ 2147483646 h 21600"/>
                                  <a:gd name="T6" fmla="*/ 2147483646 w 21600"/>
                                  <a:gd name="T7" fmla="*/ 2147483646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9CDCA" id="Freeform 9" o:spid="_x0000_s1026" alt="&quot;&quot;" style="position:absolute;margin-left:47.8pt;margin-top:454pt;width:242.25pt;height:363.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arrowok="t" o:extrusionok="f" o:connecttype="custom" o:connectlocs="2147483646,0;2147483646,2147483646;0,2147483646;2147483646,2147483646" o:connectangles="0,0,0,0" textboxrect="3556,2188,18277,9282"/>
                    </v:shape>
                  </w:pict>
                </mc:Fallback>
              </mc:AlternateContent>
            </w:r>
            <w:r w:rsidR="00863431">
              <w:rPr>
                <w:noProof/>
              </w:rPr>
              <mc:AlternateContent>
                <mc:Choice Requires="wps">
                  <w:drawing>
                    <wp:anchor distT="0" distB="0" distL="114300" distR="114300" simplePos="0" relativeHeight="251646976" behindDoc="0" locked="0" layoutInCell="1" allowOverlap="1" wp14:anchorId="568FA773" wp14:editId="219662C9">
                      <wp:simplePos x="0" y="0"/>
                      <wp:positionH relativeFrom="column">
                        <wp:posOffset>607060</wp:posOffset>
                      </wp:positionH>
                      <wp:positionV relativeFrom="paragraph">
                        <wp:posOffset>5448300</wp:posOffset>
                      </wp:positionV>
                      <wp:extent cx="3076575" cy="4619625"/>
                      <wp:effectExtent l="25400" t="25400" r="22225" b="66675"/>
                      <wp:wrapNone/>
                      <wp:docPr id="752298668" name="Freeform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76575" cy="4619625"/>
                              </a:xfrm>
                              <a:custGeom>
                                <a:avLst/>
                                <a:gdLst>
                                  <a:gd name="T0" fmla="*/ 2147483646 w 21600"/>
                                  <a:gd name="T1" fmla="*/ 0 h 21600"/>
                                  <a:gd name="T2" fmla="*/ 2147483646 w 21600"/>
                                  <a:gd name="T3" fmla="*/ 2147483646 h 21600"/>
                                  <a:gd name="T4" fmla="*/ 0 w 21600"/>
                                  <a:gd name="T5" fmla="*/ 2147483646 h 21600"/>
                                  <a:gd name="T6" fmla="*/ 2147483646 w 21600"/>
                                  <a:gd name="T7" fmla="*/ 2147483646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B38DB3" id="Freeform 7" o:spid="_x0000_s1026" alt="&quot;&quot;" style="position:absolute;margin-left:47.8pt;margin-top:429pt;width:242.25pt;height:363.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arrowok="t" o:extrusionok="f" o:connecttype="custom" o:connectlocs="2147483646,0;2147483646,2147483646;0,2147483646;2147483646,2147483646" o:connectangles="0,0,0,0" textboxrect="3556,2188,18277,9282"/>
                    </v:shape>
                  </w:pict>
                </mc:Fallback>
              </mc:AlternateContent>
            </w:r>
            <w:r w:rsidR="00B713AC" w:rsidRPr="00A763A5">
              <w:rPr>
                <w:b/>
                <w:color w:val="E36C0A"/>
                <w:sz w:val="40"/>
                <w:szCs w:val="40"/>
              </w:rPr>
              <w:t xml:space="preserve"> </w:t>
            </w:r>
            <w:r w:rsidR="00036890" w:rsidRPr="00A763A5">
              <w:rPr>
                <w:b/>
                <w:color w:val="E36C0A"/>
                <w:sz w:val="40"/>
                <w:szCs w:val="40"/>
              </w:rPr>
              <w:t xml:space="preserve">    </w:t>
            </w:r>
            <w:hyperlink w:anchor="_top" w:tooltip="State your claim again. " w:history="1">
              <w:r w:rsidR="008C0A39" w:rsidRPr="00A763A5">
                <w:rPr>
                  <w:rStyle w:val="Hyperlink"/>
                  <w:b/>
                  <w:color w:val="E36C0A"/>
                  <w:sz w:val="40"/>
                  <w:szCs w:val="40"/>
                </w:rPr>
                <w:t>S</w:t>
              </w:r>
              <w:r w:rsidR="008C0A39" w:rsidRPr="00A763A5">
                <w:rPr>
                  <w:rStyle w:val="Hyperlink"/>
                  <w:sz w:val="28"/>
                  <w:szCs w:val="28"/>
                </w:rPr>
                <w:t>ummarize</w:t>
              </w:r>
            </w:hyperlink>
          </w:p>
        </w:tc>
        <w:tc>
          <w:tcPr>
            <w:tcW w:w="2520" w:type="dxa"/>
            <w:tcBorders>
              <w:top w:val="single" w:sz="18" w:space="0" w:color="000000"/>
              <w:bottom w:val="single" w:sz="18" w:space="0" w:color="000000"/>
              <w:right w:val="single" w:sz="36" w:space="0" w:color="F79646"/>
            </w:tcBorders>
            <w:shd w:val="clear" w:color="auto" w:fill="auto"/>
          </w:tcPr>
          <w:p w14:paraId="4F116F67" w14:textId="09C1B445" w:rsidR="008075A4" w:rsidRPr="00A763A5" w:rsidRDefault="00CE2E44" w:rsidP="00CE2E44">
            <w:pPr>
              <w:tabs>
                <w:tab w:val="center" w:pos="1145"/>
              </w:tabs>
              <w:rPr>
                <w:noProof/>
                <w:sz w:val="28"/>
                <w:szCs w:val="28"/>
              </w:rPr>
            </w:pPr>
            <w:r w:rsidRPr="00A763A5">
              <w:rPr>
                <w:rFonts w:ascii="Times New Roman" w:hAnsi="Times New Roman"/>
                <w:noProof/>
                <w:color w:val="000000"/>
                <w:sz w:val="24"/>
                <w:szCs w:val="24"/>
              </w:rPr>
              <w:tab/>
            </w:r>
            <w:sdt>
              <w:sdtPr>
                <w:rPr>
                  <w:rStyle w:val="Paragraph"/>
                </w:rPr>
                <w:alias w:val="So what is your claim?"/>
                <w:tag w:val="So what is your claim?"/>
                <w:id w:val="1657343059"/>
                <w:lock w:val="sdtLocked"/>
                <w:placeholder>
                  <w:docPart w:val="B7CFFE1CEB4F47D1ABD2861235751DB9"/>
                </w:placeholder>
                <w:showingPlcHdr/>
                <w15:color w:val="000000"/>
                <w:text w:multiLine="1"/>
              </w:sdtPr>
              <w:sdtEndPr>
                <w:rPr>
                  <w:rStyle w:val="DefaultParagraphFont"/>
                  <w:rFonts w:ascii="Times New Roman" w:hAnsi="Times New Roman"/>
                  <w:noProof/>
                  <w:color w:val="000000"/>
                  <w:sz w:val="22"/>
                  <w:szCs w:val="24"/>
                </w:rPr>
              </w:sdtEndPr>
              <w:sdtContent>
                <w:r w:rsidR="000E2A36" w:rsidRPr="006C2E15">
                  <w:rPr>
                    <w:rStyle w:val="PlaceholderText"/>
                    <w:color w:val="auto"/>
                  </w:rPr>
                  <w:t>Click or tap here to enter text.</w:t>
                </w:r>
              </w:sdtContent>
            </w:sdt>
          </w:p>
        </w:tc>
        <w:tc>
          <w:tcPr>
            <w:tcW w:w="4790" w:type="dxa"/>
            <w:tcBorders>
              <w:top w:val="single" w:sz="18" w:space="0" w:color="000000"/>
              <w:left w:val="single" w:sz="36" w:space="0" w:color="F79646"/>
              <w:bottom w:val="single" w:sz="36" w:space="0" w:color="F79646"/>
              <w:right w:val="single" w:sz="36" w:space="0" w:color="F79646"/>
            </w:tcBorders>
            <w:shd w:val="clear" w:color="auto" w:fill="auto"/>
          </w:tcPr>
          <w:p w14:paraId="6AEBAF5D" w14:textId="3F3E9CBF" w:rsidR="008075A4" w:rsidRPr="00A763A5" w:rsidRDefault="008075A4" w:rsidP="00CE2E44">
            <w:pPr>
              <w:tabs>
                <w:tab w:val="center" w:pos="2135"/>
              </w:tabs>
              <w:rPr>
                <w:noProof/>
                <w:sz w:val="28"/>
                <w:szCs w:val="28"/>
              </w:rPr>
            </w:pPr>
            <w:r w:rsidRPr="00A763A5">
              <w:rPr>
                <w:noProof/>
                <w:sz w:val="28"/>
                <w:szCs w:val="28"/>
              </w:rPr>
              <w:t xml:space="preserve"> </w:t>
            </w:r>
            <w:sdt>
              <w:sdtPr>
                <w:rPr>
                  <w:rStyle w:val="Paragraph"/>
                </w:rPr>
                <w:id w:val="-1080594429"/>
                <w:lock w:val="sdtLocked"/>
                <w:placeholder>
                  <w:docPart w:val="B3715A68AB614180A442DBFAD744035F"/>
                </w:placeholder>
                <w:showingPlcHdr/>
                <w15:color w:val="000000"/>
                <w:dropDownList>
                  <w:listItem w:value="Choose an item."/>
                  <w:listItem w:displayText="In conclusion," w:value="In conclusion,"/>
                  <w:listItem w:displayText="Therefore," w:value="Therefore,"/>
                  <w:listItem w:displayText="To summarize," w:value="To summarize,"/>
                  <w:listItem w:displayText="To sum up," w:value="To sum up,"/>
                  <w:listItem w:displayText="To rephrase," w:value="To rephrase,"/>
                  <w:listItem w:displayText="Clearly," w:value="Clearly,"/>
                  <w:listItem w:displayText="In summary," w:value="In summary,"/>
                  <w:listItem w:displayText="To conclude," w:value="To conclude,"/>
                  <w:listItem w:displayText="Ultimately," w:value="Ultimately,"/>
                  <w:listItem w:displayText="In closing," w:value="In closing,"/>
                  <w:listItem w:displayText="To end," w:value="To end,"/>
                  <w:listItem w:displayText="All in all," w:value="All in all,"/>
                </w:dropDownList>
              </w:sdtPr>
              <w:sdtEndPr>
                <w:rPr>
                  <w:rStyle w:val="DefaultParagraphFont"/>
                  <w:noProof/>
                  <w:sz w:val="22"/>
                  <w:szCs w:val="28"/>
                </w:rPr>
              </w:sdtEndPr>
              <w:sdtContent>
                <w:r w:rsidR="000E2A36" w:rsidRPr="006C2E15">
                  <w:rPr>
                    <w:rStyle w:val="PlaceholderText"/>
                    <w:color w:val="auto"/>
                  </w:rPr>
                  <w:t>Choose an item.</w:t>
                </w:r>
              </w:sdtContent>
            </w:sdt>
            <w:r w:rsidR="00CE2E44" w:rsidRPr="00A763A5">
              <w:rPr>
                <w:rFonts w:ascii="Times New Roman" w:hAnsi="Times New Roman"/>
                <w:noProof/>
                <w:sz w:val="24"/>
                <w:szCs w:val="24"/>
              </w:rPr>
              <w:t xml:space="preserve"> </w:t>
            </w:r>
            <w:sdt>
              <w:sdtPr>
                <w:rPr>
                  <w:rStyle w:val="Paragraph"/>
                </w:rPr>
                <w:id w:val="-406461621"/>
                <w:lock w:val="sdtLocked"/>
                <w:placeholder>
                  <w:docPart w:val="2DEC6609AA58455993FF5439F82DA459"/>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bottom w:val="single" w:sz="18" w:space="0" w:color="auto"/>
            </w:tcBorders>
            <w:shd w:val="clear" w:color="auto" w:fill="BFBFBF"/>
          </w:tcPr>
          <w:p w14:paraId="6EB360AB" w14:textId="77777777" w:rsidR="008075A4" w:rsidRPr="00A763A5"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729070E3" w14:textId="2E249552" w:rsidR="008075A4" w:rsidRPr="00A763A5" w:rsidRDefault="004A0A0D" w:rsidP="001D6334">
            <w:pPr>
              <w:spacing w:after="0" w:line="276" w:lineRule="auto"/>
              <w:ind w:left="-86" w:right="-115"/>
              <w:rPr>
                <w:sz w:val="24"/>
                <w:szCs w:val="24"/>
              </w:rPr>
            </w:pPr>
            <w:sdt>
              <w:sdtPr>
                <w:rPr>
                  <w:sz w:val="26"/>
                  <w:szCs w:val="26"/>
                </w:rPr>
                <w:id w:val="227731953"/>
                <w:lock w:val="sdtLocked"/>
                <w14:checkbox>
                  <w14:checked w14:val="0"/>
                  <w14:checkedState w14:val="2612" w14:font="MS Gothic"/>
                  <w14:uncheckedState w14:val="2610" w14:font="MS Gothic"/>
                </w14:checkbox>
              </w:sdtPr>
              <w:sdtEndPr/>
              <w:sdtContent>
                <w:r w:rsidR="00A43225">
                  <w:rPr>
                    <w:rFonts w:ascii="MS Gothic" w:eastAsia="MS Gothic" w:hAnsi="MS Gothic" w:hint="eastAsia"/>
                    <w:sz w:val="26"/>
                    <w:szCs w:val="26"/>
                  </w:rPr>
                  <w:t>☐</w:t>
                </w:r>
              </w:sdtContent>
            </w:sdt>
            <w:r w:rsidR="00213268" w:rsidRPr="00A763A5">
              <w:rPr>
                <w:sz w:val="26"/>
                <w:szCs w:val="26"/>
              </w:rPr>
              <w:t xml:space="preserve">I </w:t>
            </w:r>
            <w:r w:rsidR="00213268" w:rsidRPr="00A763A5">
              <w:rPr>
                <w:b/>
                <w:color w:val="365F91"/>
                <w:sz w:val="26"/>
                <w:szCs w:val="26"/>
                <w:u w:val="single"/>
              </w:rPr>
              <w:t>summ</w:t>
            </w:r>
            <w:r w:rsidR="00C70AD7" w:rsidRPr="00A763A5">
              <w:rPr>
                <w:b/>
                <w:color w:val="365F91"/>
                <w:sz w:val="26"/>
                <w:szCs w:val="26"/>
                <w:u w:val="single"/>
              </w:rPr>
              <w:t>arized</w:t>
            </w:r>
            <w:r w:rsidR="00213268" w:rsidRPr="00A763A5">
              <w:rPr>
                <w:color w:val="365F91"/>
                <w:sz w:val="26"/>
                <w:szCs w:val="26"/>
              </w:rPr>
              <w:t xml:space="preserve"> </w:t>
            </w:r>
            <w:r w:rsidR="002838DC" w:rsidRPr="00A763A5">
              <w:rPr>
                <w:sz w:val="26"/>
                <w:szCs w:val="26"/>
              </w:rPr>
              <w:t>my claim</w:t>
            </w:r>
            <w:r w:rsidR="00213268" w:rsidRPr="00A763A5">
              <w:rPr>
                <w:sz w:val="26"/>
                <w:szCs w:val="26"/>
              </w:rPr>
              <w:t>.</w:t>
            </w:r>
          </w:p>
        </w:tc>
      </w:tr>
    </w:tbl>
    <w:p w14:paraId="756C0EF7" w14:textId="005EE4AD" w:rsidR="000309A8" w:rsidRDefault="000309A8" w:rsidP="00AB5FE9">
      <w:pPr>
        <w:spacing w:after="0" w:line="276" w:lineRule="auto"/>
        <w:rPr>
          <w:rFonts w:ascii="Comic Sans MS" w:hAnsi="Comic Sans MS"/>
          <w:b/>
          <w:color w:val="002060"/>
          <w:sz w:val="28"/>
          <w:szCs w:val="28"/>
        </w:rPr>
      </w:pPr>
    </w:p>
    <w:p w14:paraId="044F15B2" w14:textId="77777777" w:rsidR="008A0135" w:rsidRDefault="008A0135">
      <w:pPr>
        <w:spacing w:after="200" w:line="276" w:lineRule="auto"/>
        <w:rPr>
          <w:rFonts w:ascii="Comic Sans MS" w:hAnsi="Comic Sans MS"/>
          <w:b/>
          <w:color w:val="002060"/>
          <w:sz w:val="28"/>
          <w:szCs w:val="28"/>
        </w:rPr>
        <w:sectPr w:rsidR="008A0135" w:rsidSect="006B6231">
          <w:type w:val="continuous"/>
          <w:pgSz w:w="12240" w:h="15840"/>
          <w:pgMar w:top="90" w:right="1440" w:bottom="180" w:left="1440" w:header="144" w:footer="720" w:gutter="0"/>
          <w:cols w:space="720"/>
          <w:docGrid w:linePitch="360"/>
        </w:sectPr>
      </w:pPr>
    </w:p>
    <w:p w14:paraId="668A5536" w14:textId="30CB3FE4" w:rsidR="00EC0EFF" w:rsidRDefault="00863431">
      <w:pPr>
        <w:spacing w:after="200" w:line="276" w:lineRule="auto"/>
        <w:rPr>
          <w:rFonts w:ascii="Comic Sans MS" w:hAnsi="Comic Sans MS"/>
          <w:b/>
          <w:color w:val="002060"/>
          <w:sz w:val="28"/>
          <w:szCs w:val="28"/>
        </w:rPr>
      </w:pPr>
      <w:r>
        <w:rPr>
          <w:noProof/>
        </w:rPr>
        <w:drawing>
          <wp:anchor distT="0" distB="0" distL="114300" distR="114300" simplePos="0" relativeHeight="251649024" behindDoc="0" locked="0" layoutInCell="1" allowOverlap="1" wp14:anchorId="0DA0B868" wp14:editId="68EB7EB6">
            <wp:simplePos x="0" y="0"/>
            <wp:positionH relativeFrom="column">
              <wp:posOffset>-645160</wp:posOffset>
            </wp:positionH>
            <wp:positionV relativeFrom="paragraph">
              <wp:posOffset>-123825</wp:posOffset>
            </wp:positionV>
            <wp:extent cx="481330" cy="490855"/>
            <wp:effectExtent l="0" t="0" r="0" b="4445"/>
            <wp:wrapSquare wrapText="bothSides"/>
            <wp:docPr id="10"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1">
                      <a:extLst>
                        <a:ext uri="{C183D7F6-B498-43B3-948B-1728B52AA6E4}">
                          <adec:decorative xmlns:adec="http://schemas.microsoft.com/office/drawing/2017/decorative" val="1"/>
                        </a:ext>
                      </a:extLst>
                    </pic:cNvPr>
                    <pic:cNvPicPr>
                      <a:picLocks/>
                    </pic:cNvPicPr>
                  </pic:nvPicPr>
                  <pic:blipFill>
                    <a:blip r:embed="rId30">
                      <a:extLst>
                        <a:ext uri="{28A0092B-C50C-407E-A947-70E740481C1C}">
                          <a14:useLocalDpi xmlns:a14="http://schemas.microsoft.com/office/drawing/2010/main" val="0"/>
                        </a:ext>
                      </a:extLst>
                    </a:blip>
                    <a:srcRect l="21591" t="32854" r="74347" b="59891"/>
                    <a:stretch>
                      <a:fillRect/>
                    </a:stretch>
                  </pic:blipFill>
                  <pic:spPr bwMode="auto">
                    <a:xfrm>
                      <a:off x="0" y="0"/>
                      <a:ext cx="481330" cy="49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sidR="00BE4170">
        <w:rPr>
          <w:rFonts w:ascii="Comic Sans MS" w:hAnsi="Comic Sans MS"/>
          <w:b/>
          <w:color w:val="002060"/>
          <w:sz w:val="28"/>
          <w:szCs w:val="28"/>
        </w:rPr>
        <w:t xml:space="preserve">the text in the </w:t>
      </w:r>
      <w:r w:rsidR="00BE4170" w:rsidRPr="00A763A5">
        <w:rPr>
          <w:rFonts w:ascii="Comic Sans MS" w:hAnsi="Comic Sans MS"/>
          <w:b/>
          <w:color w:val="E36C0A"/>
          <w:sz w:val="28"/>
          <w:szCs w:val="28"/>
        </w:rPr>
        <w:t>orange</w:t>
      </w:r>
      <w:r w:rsidR="00BE4170">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6C676BC7" w14:textId="77777777" w:rsidR="00385234" w:rsidRPr="00AB5FE9" w:rsidRDefault="00385234">
      <w:pPr>
        <w:spacing w:after="200" w:line="276" w:lineRule="auto"/>
      </w:pPr>
    </w:p>
    <w:p w14:paraId="10A6A9AE" w14:textId="77777777" w:rsidR="008A0135" w:rsidRDefault="008A0135" w:rsidP="00385636">
      <w:pPr>
        <w:ind w:right="-630"/>
        <w:rPr>
          <w:rFonts w:ascii="Comic Sans MS" w:hAnsi="Comic Sans MS"/>
          <w:b/>
          <w:color w:val="002060"/>
          <w:sz w:val="28"/>
          <w:szCs w:val="28"/>
          <w:u w:val="single"/>
        </w:rPr>
        <w:sectPr w:rsidR="008A0135" w:rsidSect="006B6231">
          <w:type w:val="continuous"/>
          <w:pgSz w:w="12240" w:h="15840"/>
          <w:pgMar w:top="90" w:right="1440" w:bottom="180" w:left="1440" w:header="144" w:footer="720" w:gutter="0"/>
          <w:cols w:space="720"/>
          <w:docGrid w:linePitch="360"/>
        </w:sectPr>
      </w:pPr>
    </w:p>
    <w:p w14:paraId="63F3E38A" w14:textId="77777777" w:rsidR="00BE4170" w:rsidRDefault="00863431" w:rsidP="00385636">
      <w:pPr>
        <w:ind w:right="-630"/>
        <w:rPr>
          <w:rFonts w:ascii="Comic Sans MS" w:hAnsi="Comic Sans MS"/>
          <w:b/>
          <w:color w:val="002060"/>
          <w:sz w:val="28"/>
          <w:szCs w:val="28"/>
        </w:rPr>
      </w:pPr>
      <w:r>
        <w:rPr>
          <w:noProof/>
        </w:rPr>
        <w:drawing>
          <wp:anchor distT="0" distB="0" distL="114300" distR="114300" simplePos="0" relativeHeight="251654144" behindDoc="0" locked="0" layoutInCell="1" allowOverlap="1" wp14:anchorId="497B1B50" wp14:editId="6E09FCDC">
            <wp:simplePos x="0" y="0"/>
            <wp:positionH relativeFrom="column">
              <wp:posOffset>601579</wp:posOffset>
            </wp:positionH>
            <wp:positionV relativeFrom="paragraph">
              <wp:posOffset>14271</wp:posOffset>
            </wp:positionV>
            <wp:extent cx="251460" cy="257175"/>
            <wp:effectExtent l="0" t="0" r="0" b="9525"/>
            <wp:wrapNone/>
            <wp:docPr id="9"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10">
                      <a:extLst>
                        <a:ext uri="{C183D7F6-B498-43B3-948B-1728B52AA6E4}">
                          <adec:decorative xmlns:adec="http://schemas.microsoft.com/office/drawing/2017/decorative" val="1"/>
                        </a:ext>
                      </a:extLst>
                    </pic:cNvPr>
                    <pic:cNvPicPr>
                      <a:picLocks/>
                    </pic:cNvPicPr>
                  </pic:nvPicPr>
                  <pic:blipFill>
                    <a:blip r:embed="rId31"/>
                    <a:srcRect t="6439" b="6439"/>
                    <a:stretch>
                      <a:fillRect/>
                    </a:stretch>
                  </pic:blipFill>
                  <pic:spPr bwMode="auto">
                    <a:xfrm>
                      <a:off x="0" y="0"/>
                      <a:ext cx="251460" cy="25717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0" locked="0" layoutInCell="1" allowOverlap="1" wp14:anchorId="5DA1744D" wp14:editId="4B5199C2">
            <wp:simplePos x="0" y="0"/>
            <wp:positionH relativeFrom="column">
              <wp:posOffset>-635635</wp:posOffset>
            </wp:positionH>
            <wp:positionV relativeFrom="paragraph">
              <wp:posOffset>-111760</wp:posOffset>
            </wp:positionV>
            <wp:extent cx="539115" cy="490855"/>
            <wp:effectExtent l="0" t="0" r="0" b="4445"/>
            <wp:wrapSquare wrapText="bothSides"/>
            <wp:docPr id="8" name="Pictur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6">
                      <a:extLst>
                        <a:ext uri="{C183D7F6-B498-43B3-948B-1728B52AA6E4}">
                          <adec:decorative xmlns:adec="http://schemas.microsoft.com/office/drawing/2017/decorative" val="1"/>
                        </a:ext>
                      </a:extLst>
                    </pic:cNvPr>
                    <pic:cNvPicPr>
                      <a:picLocks/>
                    </pic:cNvPicPr>
                  </pic:nvPicPr>
                  <pic:blipFill>
                    <a:blip r:embed="rId32">
                      <a:extLst>
                        <a:ext uri="{28A0092B-C50C-407E-A947-70E740481C1C}">
                          <a14:useLocalDpi xmlns:a14="http://schemas.microsoft.com/office/drawing/2010/main" val="0"/>
                        </a:ext>
                      </a:extLst>
                    </a:blip>
                    <a:srcRect l="26624" t="50862" r="69478" b="42778"/>
                    <a:stretch>
                      <a:fillRect/>
                    </a:stretch>
                  </pic:blipFill>
                  <pic:spPr bwMode="auto">
                    <a:xfrm>
                      <a:off x="0" y="0"/>
                      <a:ext cx="539115" cy="49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proofErr w:type="gramStart"/>
      <w:r w:rsidR="00385636">
        <w:rPr>
          <w:rFonts w:ascii="Comic Sans MS" w:hAnsi="Comic Sans MS"/>
          <w:b/>
          <w:color w:val="002060"/>
          <w:sz w:val="28"/>
          <w:szCs w:val="28"/>
        </w:rPr>
        <w:t xml:space="preserve">(  </w:t>
      </w:r>
      <w:proofErr w:type="gramEnd"/>
      <w:r w:rsidR="00385636">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bookmarkStart w:id="2" w:name="Paragraph"/>
    <w:bookmarkEnd w:id="2"/>
    <w:p w14:paraId="1E6D06B1" w14:textId="77777777" w:rsidR="00BE4170" w:rsidRPr="00F646A6" w:rsidRDefault="00863431" w:rsidP="00BE4170">
      <w:r>
        <w:rPr>
          <w:noProof/>
        </w:rPr>
        <mc:AlternateContent>
          <mc:Choice Requires="wps">
            <w:drawing>
              <wp:anchor distT="0" distB="0" distL="114300" distR="114300" simplePos="0" relativeHeight="251652096" behindDoc="1" locked="0" layoutInCell="1" allowOverlap="1" wp14:anchorId="58A2B460" wp14:editId="38F7A265">
                <wp:simplePos x="0" y="0"/>
                <wp:positionH relativeFrom="column">
                  <wp:posOffset>-539115</wp:posOffset>
                </wp:positionH>
                <wp:positionV relativeFrom="paragraph">
                  <wp:posOffset>334010</wp:posOffset>
                </wp:positionV>
                <wp:extent cx="6779895" cy="4770120"/>
                <wp:effectExtent l="38100" t="38100" r="27305" b="30480"/>
                <wp:wrapNone/>
                <wp:docPr id="115169790" name="Rectangl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79895" cy="4770120"/>
                        </a:xfrm>
                        <a:prstGeom prst="rect">
                          <a:avLst/>
                        </a:prstGeom>
                        <a:noFill/>
                        <a:ln w="76200">
                          <a:solidFill>
                            <a:srgbClr val="F79646">
                              <a:lumMod val="75000"/>
                              <a:lumOff val="0"/>
                            </a:srgb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E8F6B" id="Rectangle 5" o:spid="_x0000_s1026" alt="&quot;&quot;" style="position:absolute;margin-left:-42.45pt;margin-top:26.3pt;width:533.85pt;height:37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" filled="f" strokecolor="#e46c0a" strokeweight="6pt">
                <v:path arrowok="t"/>
              </v:rec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paragraph should look.</w:t>
      </w:r>
    </w:p>
    <w:p w14:paraId="57A67ACF" w14:textId="22C2A4E8" w:rsidR="00350399" w:rsidRPr="00676E8E" w:rsidRDefault="0013773A" w:rsidP="00676E8E">
      <w:pPr>
        <w:rPr>
          <w:sz w:val="24"/>
          <w:szCs w:val="24"/>
        </w:rPr>
      </w:pPr>
      <w:r w:rsidRPr="00350399">
        <w:rPr>
          <w:sz w:val="24"/>
          <w:szCs w:val="24"/>
        </w:rPr>
        <w:cr/>
      </w:r>
      <w:sdt>
        <w:sdtPr>
          <w:rPr>
            <w:rStyle w:val="Paragraph"/>
          </w:rPr>
          <w:alias w:val="Right-click and paste sentences here!"/>
          <w:tag w:val="Right-click and paste sentences here!"/>
          <w:id w:val="462537833"/>
          <w:lock w:val="sdtLocked"/>
          <w:placeholder>
            <w:docPart w:val="DefaultPlaceholder_-1854013440"/>
          </w:placeholder>
          <w:showingPlcHdr/>
          <w15:color w:val="000000"/>
          <w:text w:multiLine="1"/>
        </w:sdtPr>
        <w:sdtEndPr>
          <w:rPr>
            <w:rStyle w:val="DefaultParagraphFont"/>
            <w:sz w:val="22"/>
            <w:szCs w:val="24"/>
          </w:rPr>
        </w:sdtEndPr>
        <w:sdtContent>
          <w:r w:rsidR="00D05431" w:rsidRPr="00D66EB4">
            <w:rPr>
              <w:rStyle w:val="Paragraph"/>
            </w:rPr>
            <w:t>Click or tap here to enter text.</w:t>
          </w:r>
        </w:sdtContent>
      </w:sdt>
    </w:p>
    <w:p w14:paraId="28C22E1E" w14:textId="77777777" w:rsidR="002F5B99" w:rsidRPr="008C48ED" w:rsidRDefault="00804311" w:rsidP="00804311">
      <w:pPr>
        <w:rPr>
          <w:sz w:val="28"/>
          <w:szCs w:val="28"/>
        </w:rPr>
      </w:pPr>
      <w:r w:rsidRPr="00804311">
        <w:rPr>
          <w:b/>
          <w:sz w:val="28"/>
          <w:szCs w:val="28"/>
        </w:rPr>
        <w:cr/>
      </w:r>
    </w:p>
    <w:p w14:paraId="3C700359" w14:textId="77777777" w:rsidR="00C623C9" w:rsidRDefault="00863431">
      <w:pPr>
        <w:spacing w:after="200" w:line="276" w:lineRule="auto"/>
        <w:rPr>
          <w:sz w:val="28"/>
          <w:szCs w:val="28"/>
        </w:rPr>
      </w:pPr>
      <w:r>
        <w:rPr>
          <w:noProof/>
        </w:rPr>
        <mc:AlternateContent>
          <mc:Choice Requires="wpg">
            <w:drawing>
              <wp:anchor distT="0" distB="0" distL="114300" distR="114300" simplePos="0" relativeHeight="251655168" behindDoc="0" locked="0" layoutInCell="1" allowOverlap="1" wp14:anchorId="011703FA" wp14:editId="03FE90A3">
                <wp:simplePos x="0" y="0"/>
                <wp:positionH relativeFrom="column">
                  <wp:posOffset>-933450</wp:posOffset>
                </wp:positionH>
                <wp:positionV relativeFrom="page">
                  <wp:posOffset>6043930</wp:posOffset>
                </wp:positionV>
                <wp:extent cx="7803514" cy="3764279"/>
                <wp:effectExtent l="0" t="0" r="26670" b="27305"/>
                <wp:wrapNone/>
                <wp:docPr id="1309379692" name="Group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3514" cy="3764279"/>
                          <a:chOff x="0" y="0"/>
                          <a:chExt cx="7804652" cy="3774522"/>
                        </a:xfrm>
                      </wpg:grpSpPr>
                      <wps:wsp>
                        <wps:cNvPr id="307" name="Text Box 2"/>
                        <wps:cNvSpPr txBox="1">
                          <a:spLocks/>
                        </wps:cNvSpPr>
                        <wps:spPr bwMode="auto">
                          <a:xfrm>
                            <a:off x="0" y="0"/>
                            <a:ext cx="7804652" cy="3774522"/>
                          </a:xfrm>
                          <a:prstGeom prst="rect">
                            <a:avLst/>
                          </a:prstGeom>
                          <a:solidFill>
                            <a:srgbClr val="4F81BD">
                              <a:lumMod val="40000"/>
                              <a:lumOff val="60000"/>
                            </a:srgbClr>
                          </a:solidFill>
                          <a:ln w="9525">
                            <a:solidFill>
                              <a:srgbClr val="000000"/>
                            </a:solidFill>
                            <a:miter lim="800000"/>
                            <a:headEnd/>
                            <a:tailEnd/>
                          </a:ln>
                        </wps:spPr>
                        <wps:txbx>
                          <w:txbxContent>
                            <w:p w14:paraId="556CE279"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4D39101A" w14:textId="67238F9A"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Paragraph"/>
                                  </w:rPr>
                                  <w:id w:val="1749235987"/>
                                  <w:lock w:val="sdtLocked"/>
                                  <w:showingPlcHdr/>
                                  <w15:color w:val="000000"/>
                                  <w:text/>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212B8E9D" w14:textId="2A940D5A"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How many sentences do I have in my essay?</w:t>
                              </w:r>
                              <w:r w:rsidR="00811C88">
                                <w:rPr>
                                  <w:b/>
                                  <w:sz w:val="28"/>
                                  <w:szCs w:val="28"/>
                                </w:rPr>
                                <w:t xml:space="preserve"> </w:t>
                              </w:r>
                              <w:sdt>
                                <w:sdtPr>
                                  <w:rPr>
                                    <w:rStyle w:val="Paragraph"/>
                                  </w:rPr>
                                  <w:id w:val="1266115955"/>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1F0AD65C" w14:textId="5880CB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facts</w:t>
                              </w:r>
                              <w:r>
                                <w:rPr>
                                  <w:b/>
                                  <w:sz w:val="28"/>
                                  <w:szCs w:val="28"/>
                                </w:rPr>
                                <w:t xml:space="preserve"> do I have in my essay?</w:t>
                              </w:r>
                              <w:r w:rsidR="00811C88">
                                <w:rPr>
                                  <w:b/>
                                  <w:sz w:val="28"/>
                                  <w:szCs w:val="28"/>
                                </w:rPr>
                                <w:t xml:space="preserve"> </w:t>
                              </w:r>
                              <w:sdt>
                                <w:sdtPr>
                                  <w:rPr>
                                    <w:rStyle w:val="Paragraph"/>
                                  </w:rPr>
                                  <w:id w:val="-1648193990"/>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7DCE392C" w14:textId="7AC15555"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elaborations</w:t>
                              </w:r>
                              <w:r>
                                <w:rPr>
                                  <w:b/>
                                  <w:sz w:val="28"/>
                                  <w:szCs w:val="28"/>
                                </w:rPr>
                                <w:t xml:space="preserve"> do I have in my essay? </w:t>
                              </w:r>
                              <w:sdt>
                                <w:sdtPr>
                                  <w:rPr>
                                    <w:rStyle w:val="Paragraph"/>
                                  </w:rPr>
                                  <w:id w:val="-1712029121"/>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6B743E33" w14:textId="19ED9D6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Paragraph"/>
                                  </w:rPr>
                                  <w:id w:val="1456517786"/>
                                  <w:lock w:val="sdtLocked"/>
                                  <w:showingPlcHdr/>
                                  <w15:color w:val="000000"/>
                                  <w:dropDownList>
                                    <w:listItem w:value="Choose an item."/>
                                    <w:listItem w:displayText="Yes, all of my sentences make sense." w:value="Yes, all of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b/>
                                    <w:sz w:val="22"/>
                                    <w:szCs w:val="28"/>
                                  </w:rPr>
                                </w:sdtEndPr>
                                <w:sdtContent>
                                  <w:r w:rsidR="000C284B" w:rsidRPr="006C2E15">
                                    <w:rPr>
                                      <w:rStyle w:val="PlaceholderText"/>
                                      <w:color w:val="000000" w:themeColor="text1"/>
                                    </w:rPr>
                                    <w:t>Choose an item.</w:t>
                                  </w:r>
                                </w:sdtContent>
                              </w:sdt>
                              <w:r w:rsidR="00DB5A0E">
                                <w:rPr>
                                  <w:sz w:val="28"/>
                                  <w:szCs w:val="28"/>
                                </w:rPr>
                                <w:t xml:space="preserve">     </w:t>
                              </w:r>
                              <w:r>
                                <w:rPr>
                                  <w:b/>
                                  <w:sz w:val="28"/>
                                  <w:szCs w:val="28"/>
                                </w:rPr>
                                <w:t xml:space="preserve"> </w:t>
                              </w:r>
                            </w:p>
                            <w:p w14:paraId="6583160C" w14:textId="77777777" w:rsidR="00C5059F" w:rsidRPr="005722F9" w:rsidRDefault="00C5059F" w:rsidP="00237B38">
                              <w:pPr>
                                <w:spacing w:after="0" w:line="240" w:lineRule="auto"/>
                                <w:ind w:left="2070"/>
                                <w:rPr>
                                  <w:b/>
                                  <w:sz w:val="28"/>
                                  <w:szCs w:val="28"/>
                                </w:rPr>
                              </w:pPr>
                              <w:r>
                                <w:rPr>
                                  <w:b/>
                                  <w:sz w:val="28"/>
                                  <w:szCs w:val="28"/>
                                </w:rPr>
                                <w:t xml:space="preserve">                                                            </w:t>
                              </w:r>
                              <w:r w:rsidR="00863431" w:rsidRPr="00A763A5">
                                <w:rPr>
                                  <w:rFonts w:ascii="Arial" w:hAnsi="Arial" w:cs="Arial"/>
                                  <w:noProof/>
                                  <w:sz w:val="20"/>
                                  <w:szCs w:val="20"/>
                                </w:rPr>
                                <w:drawing>
                                  <wp:inline distT="0" distB="0" distL="0" distR="0" wp14:anchorId="1C1BAC08" wp14:editId="42EFD777">
                                    <wp:extent cx="381635" cy="381635"/>
                                    <wp:effectExtent l="0" t="0" r="0" b="0"/>
                                    <wp:docPr id="1293498209" name="Picture 69" descr="Sad fac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3498209" name="Picture 69" descr="Sad face">
                                              <a:extLst>
                                                <a:ext uri="{C183D7F6-B498-43B3-948B-1728B52AA6E4}">
                                                  <adec:decorative xmlns:adec="http://schemas.microsoft.com/office/drawing/2017/decorative" val="0"/>
                                                </a:ext>
                                              </a:extLst>
                                            </pic:cNvPr>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5275419C" wp14:editId="7D3D5025">
                                    <wp:extent cx="381635" cy="381635"/>
                                    <wp:effectExtent l="0" t="0" r="0" b="0"/>
                                    <wp:docPr id="4" name="Picture 70" descr="Unsure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70" descr="Unsure face"/>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27683D73" wp14:editId="0282B503">
                                    <wp:extent cx="381635" cy="381635"/>
                                    <wp:effectExtent l="0" t="0" r="0" b="0"/>
                                    <wp:docPr id="5" name="Picture 71" descr="Happy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71" descr="Happy face"/>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p>
                            <w:p w14:paraId="70F1BD5F" w14:textId="66412D14"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b/>
                                    <w:sz w:val="28"/>
                                    <w:szCs w:val="28"/>
                                  </w:rPr>
                                  <w:id w:val="-24079698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r>
                                <w:rPr>
                                  <w:b/>
                                  <w:sz w:val="28"/>
                                  <w:szCs w:val="28"/>
                                </w:rPr>
                                <w:t xml:space="preserve">   </w:t>
                              </w:r>
                              <w:r w:rsidR="00972921">
                                <w:rPr>
                                  <w:b/>
                                  <w:sz w:val="28"/>
                                  <w:szCs w:val="28"/>
                                </w:rPr>
                                <w:t xml:space="preserve"> </w:t>
                              </w:r>
                              <w:r w:rsidR="005C7B22">
                                <w:rPr>
                                  <w:b/>
                                  <w:sz w:val="28"/>
                                  <w:szCs w:val="28"/>
                                </w:rPr>
                                <w:t xml:space="preserve">  </w:t>
                              </w:r>
                              <w:r w:rsidR="001D6334">
                                <w:rPr>
                                  <w:b/>
                                  <w:sz w:val="28"/>
                                  <w:szCs w:val="28"/>
                                </w:rPr>
                                <w:t xml:space="preserve"> </w:t>
                              </w:r>
                              <w:sdt>
                                <w:sdtPr>
                                  <w:rPr>
                                    <w:b/>
                                    <w:sz w:val="28"/>
                                    <w:szCs w:val="28"/>
                                  </w:rPr>
                                  <w:id w:val="-131294997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Pr>
                                  <w:b/>
                                  <w:sz w:val="28"/>
                                  <w:szCs w:val="28"/>
                                </w:rPr>
                                <w:t xml:space="preserve"> </w:t>
                              </w:r>
                              <w:r w:rsidR="005C7B22" w:rsidRPr="00A763A5">
                                <w:rPr>
                                  <w:rFonts w:cs="Calibri"/>
                                  <w:sz w:val="28"/>
                                  <w:szCs w:val="28"/>
                                </w:rPr>
                                <w:t xml:space="preserve">     </w:t>
                              </w:r>
                              <w:r w:rsidR="001D6334">
                                <w:rPr>
                                  <w:b/>
                                  <w:sz w:val="28"/>
                                  <w:szCs w:val="28"/>
                                </w:rPr>
                                <w:t xml:space="preserve"> </w:t>
                              </w:r>
                              <w:r w:rsidR="00C6738A">
                                <w:rPr>
                                  <w:b/>
                                  <w:sz w:val="28"/>
                                  <w:szCs w:val="28"/>
                                </w:rPr>
                                <w:t xml:space="preserve">   </w:t>
                              </w:r>
                              <w:r>
                                <w:rPr>
                                  <w:b/>
                                  <w:sz w:val="28"/>
                                  <w:szCs w:val="28"/>
                                </w:rPr>
                                <w:t xml:space="preserve"> </w:t>
                              </w:r>
                              <w:sdt>
                                <w:sdtPr>
                                  <w:rPr>
                                    <w:b/>
                                    <w:sz w:val="28"/>
                                    <w:szCs w:val="28"/>
                                  </w:rPr>
                                  <w:id w:val="171076696"/>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p>
                            <w:p w14:paraId="27401B55" w14:textId="4C1BFAE6" w:rsidR="00C5059F" w:rsidRPr="00A256E3" w:rsidRDefault="00C5059F" w:rsidP="00A256E3">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rPr>
                                  <w:alias w:val="Next Goal"/>
                                  <w:tag w:val="Next Goal"/>
                                  <w:id w:val="1470324781"/>
                                  <w:lock w:val="sdtLocked"/>
                                  <w15:color w:val="000000"/>
                                  <w:comboBox>
                                    <w:listItem w:displayText="Choose your next goal here!" w:value="Choose your next goal here!"/>
                                    <w:listItem w:displayText="I will include 3 facts and 1 elaboration." w:value="I will include 3 facts and 1 elaboration."/>
                                    <w:listItem w:displayText="I will include 3 facts and 2 elaborations." w:value="I will include 3 facts and 2 elaborations."/>
                                    <w:listItem w:displayText="I will include 3 facts  and 3 elaborations." w:value="I will include 3 facts  and 3 elaborations."/>
                                  </w:comboBox>
                                </w:sdtPr>
                                <w:sdtEndPr>
                                  <w:rPr>
                                    <w:rStyle w:val="Evaluation"/>
                                  </w:rPr>
                                </w:sdtEndPr>
                                <w:sdtContent>
                                  <w:r w:rsidR="00811C88" w:rsidRPr="00AC49E5">
                                    <w:rPr>
                                      <w:rStyle w:val="Evaluation"/>
                                    </w:rPr>
                                    <w:t>Choose your goal here!</w:t>
                                  </w:r>
                                </w:sdtContent>
                              </w:sdt>
                            </w:p>
                            <w:p w14:paraId="61654C77" w14:textId="31320D42"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sz w:val="24"/>
                                  <w:szCs w:val="24"/>
                                </w:rPr>
                                <w:t xml:space="preserve"> </w:t>
                              </w:r>
                              <w:r w:rsidR="00C5059F">
                                <w:rPr>
                                  <w:sz w:val="28"/>
                                  <w:szCs w:val="28"/>
                                </w:rPr>
                                <w:t>Y</w:t>
                              </w:r>
                              <w:r w:rsidR="00C5059F" w:rsidRPr="00DE05CE">
                                <w:rPr>
                                  <w:sz w:val="28"/>
                                  <w:szCs w:val="28"/>
                                </w:rPr>
                                <w:t>ou</w:t>
                              </w:r>
                              <w:r w:rsidR="00C5059F">
                                <w:rPr>
                                  <w:sz w:val="28"/>
                                  <w:szCs w:val="28"/>
                                </w:rPr>
                                <w:t>’ve</w:t>
                              </w:r>
                              <w:r w:rsidR="00C5059F" w:rsidRPr="00DE05CE">
                                <w:rPr>
                                  <w:sz w:val="28"/>
                                  <w:szCs w:val="28"/>
                                </w:rPr>
                                <w:t xml:space="preserve"> include</w:t>
                              </w:r>
                              <w:r w:rsidR="00F73B5F">
                                <w:rPr>
                                  <w:sz w:val="28"/>
                                  <w:szCs w:val="28"/>
                                </w:rPr>
                                <w:t xml:space="preserve">d </w:t>
                              </w:r>
                              <w:sdt>
                                <w:sdtPr>
                                  <w:rPr>
                                    <w:rStyle w:val="Style7"/>
                                  </w:rPr>
                                  <w:alias w:val="Click or tap to enter feedback"/>
                                  <w:tag w:val="Click or tap to enter feedback"/>
                                  <w:id w:val="-374474677"/>
                                  <w:lock w:val="sdtLocked"/>
                                  <w:showingPlcHdr/>
                                  <w15:color w:val="000000"/>
                                  <w:text w:multiLine="1"/>
                                </w:sdtPr>
                                <w:sdtEndPr>
                                  <w:rPr>
                                    <w:rStyle w:val="DefaultParagraphFont"/>
                                    <w:sz w:val="22"/>
                                    <w:szCs w:val="28"/>
                                    <w:u w:val="none"/>
                                  </w:rPr>
                                </w:sdtEndPr>
                                <w:sdtContent>
                                  <w:r w:rsidR="00811C88" w:rsidRPr="00F73B5F">
                                    <w:rPr>
                                      <w:rStyle w:val="PlaceholderText"/>
                                      <w:color w:val="000000" w:themeColor="text1"/>
                                      <w:sz w:val="28"/>
                                    </w:rPr>
                                    <w:t>Click or tap here to enter text.</w:t>
                                  </w:r>
                                </w:sdtContent>
                              </w:sdt>
                              <w:r w:rsidR="00AC49E5">
                                <w:rPr>
                                  <w:rStyle w:val="Style7"/>
                                  <w:u w:val="none"/>
                                </w:rPr>
                                <w:t xml:space="preserve"> </w:t>
                              </w:r>
                              <w:r w:rsidR="00C5059F" w:rsidRPr="00DE05CE">
                                <w:rPr>
                                  <w:sz w:val="28"/>
                                  <w:szCs w:val="28"/>
                                </w:rPr>
                                <w:t>in y</w:t>
                              </w:r>
                              <w:r w:rsidR="00C5059F">
                                <w:rPr>
                                  <w:sz w:val="28"/>
                                  <w:szCs w:val="28"/>
                                </w:rPr>
                                <w:t>our essay</w:t>
                              </w:r>
                              <w:r w:rsidR="00C5059F" w:rsidRPr="00DE05CE">
                                <w:rPr>
                                  <w:sz w:val="28"/>
                                  <w:szCs w:val="28"/>
                                </w:rPr>
                                <w:t>,</w:t>
                              </w:r>
                              <w:r w:rsidR="00C5059F">
                                <w:rPr>
                                  <w:rFonts w:ascii="Times New Roman" w:hAnsi="Times New Roman"/>
                                  <w:sz w:val="24"/>
                                  <w:szCs w:val="24"/>
                                </w:rPr>
                                <w:t xml:space="preserve"> </w:t>
                              </w:r>
                              <w:r w:rsidR="00C5059F" w:rsidRPr="00DE05CE">
                                <w:rPr>
                                  <w:sz w:val="28"/>
                                  <w:szCs w:val="28"/>
                                </w:rPr>
                                <w:t>which</w:t>
                              </w:r>
                              <w:r w:rsidR="00C5059F">
                                <w:rPr>
                                  <w:sz w:val="28"/>
                                  <w:szCs w:val="28"/>
                                </w:rPr>
                                <w:t xml:space="preserve"> makes you </w:t>
                              </w:r>
                              <w:r w:rsidR="00C5059F" w:rsidRPr="00B713AC">
                                <w:rPr>
                                  <w:b/>
                                  <w:color w:val="002060"/>
                                  <w:sz w:val="28"/>
                                  <w:szCs w:val="28"/>
                                  <w:u w:val="single"/>
                                </w:rPr>
                                <w:t>a great writer</w:t>
                              </w:r>
                              <w:r w:rsidR="00C5059F">
                                <w:rPr>
                                  <w:sz w:val="28"/>
                                  <w:szCs w:val="28"/>
                                </w:rPr>
                                <w:t>!</w:t>
                              </w:r>
                            </w:p>
                          </w:txbxContent>
                        </wps:txbx>
                        <wps:bodyPr rot="0" vert="horz" wrap="square" lIns="91440" tIns="45720" rIns="91440" bIns="45720" anchor="t" anchorCtr="0">
                          <a:spAutoFit/>
                        </wps:bodyPr>
                      </wps:wsp>
                      <pic:pic xmlns:pic="http://schemas.openxmlformats.org/drawingml/2006/picture">
                        <pic:nvPicPr>
                          <pic:cNvPr id="12" name="Picture 12"/>
                          <pic:cNvPicPr>
                            <a:picLocks/>
                          </pic:cNvPicPr>
                        </pic:nvPicPr>
                        <pic:blipFill rotWithShape="1">
                          <a:blip r:embed="rId36"/>
                          <a:srcRect l="5788" t="26982" r="90818" b="66679"/>
                          <a:stretch/>
                        </pic:blipFill>
                        <pic:spPr bwMode="auto">
                          <a:xfrm>
                            <a:off x="533400" y="19050"/>
                            <a:ext cx="381000" cy="40005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011703FA" id="Group 3" o:spid="_x0000_s1028" alt="&quot;&quot;" style="position:absolute;margin-left:-73.5pt;margin-top:475.9pt;width:614.45pt;height:296.4pt;z-index:251655168;mso-position-vertical-relative:page;mso-width-relative:margin;mso-height-relative:margin" coordsize="78046,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">
                <v:shape id="Text Box 2" o:spid="_x0000_s1029" type="#_x0000_t202" style="position:absolute;width:78046;height:37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" fillcolor="#b9cde5">
                  <v:path arrowok="t"/>
                  <v:textbox style="mso-fit-shape-to-text:t">
                    <w:txbxContent>
                      <w:p w14:paraId="556CE279"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4D39101A" w14:textId="67238F9A"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Paragraph"/>
                            </w:rPr>
                            <w:id w:val="1749235987"/>
                            <w:lock w:val="sdtLocked"/>
                            <w:showingPlcHdr/>
                            <w15:color w:val="000000"/>
                            <w:text/>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212B8E9D" w14:textId="2A940D5A"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How many sentences do I have in my essay?</w:t>
                        </w:r>
                        <w:r w:rsidR="00811C88">
                          <w:rPr>
                            <w:b/>
                            <w:sz w:val="28"/>
                            <w:szCs w:val="28"/>
                          </w:rPr>
                          <w:t xml:space="preserve"> </w:t>
                        </w:r>
                        <w:sdt>
                          <w:sdtPr>
                            <w:rPr>
                              <w:rStyle w:val="Paragraph"/>
                            </w:rPr>
                            <w:id w:val="1266115955"/>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1F0AD65C" w14:textId="5880CB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facts</w:t>
                        </w:r>
                        <w:r>
                          <w:rPr>
                            <w:b/>
                            <w:sz w:val="28"/>
                            <w:szCs w:val="28"/>
                          </w:rPr>
                          <w:t xml:space="preserve"> do I have in my essay?</w:t>
                        </w:r>
                        <w:r w:rsidR="00811C88">
                          <w:rPr>
                            <w:b/>
                            <w:sz w:val="28"/>
                            <w:szCs w:val="28"/>
                          </w:rPr>
                          <w:t xml:space="preserve"> </w:t>
                        </w:r>
                        <w:sdt>
                          <w:sdtPr>
                            <w:rPr>
                              <w:rStyle w:val="Paragraph"/>
                            </w:rPr>
                            <w:id w:val="-1648193990"/>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7DCE392C" w14:textId="7AC15555"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elaborations</w:t>
                        </w:r>
                        <w:r>
                          <w:rPr>
                            <w:b/>
                            <w:sz w:val="28"/>
                            <w:szCs w:val="28"/>
                          </w:rPr>
                          <w:t xml:space="preserve"> do I have in my essay? </w:t>
                        </w:r>
                        <w:sdt>
                          <w:sdtPr>
                            <w:rPr>
                              <w:rStyle w:val="Paragraph"/>
                            </w:rPr>
                            <w:id w:val="-1712029121"/>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6B743E33" w14:textId="19ED9D6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Paragraph"/>
                            </w:rPr>
                            <w:id w:val="1456517786"/>
                            <w:lock w:val="sdtLocked"/>
                            <w:showingPlcHdr/>
                            <w15:color w:val="000000"/>
                            <w:dropDownList>
                              <w:listItem w:value="Choose an item."/>
                              <w:listItem w:displayText="Yes, all of my sentences make sense." w:value="Yes, all of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b/>
                              <w:sz w:val="22"/>
                              <w:szCs w:val="28"/>
                            </w:rPr>
                          </w:sdtEndPr>
                          <w:sdtContent>
                            <w:r w:rsidR="000C284B" w:rsidRPr="006C2E15">
                              <w:rPr>
                                <w:rStyle w:val="PlaceholderText"/>
                                <w:color w:val="000000" w:themeColor="text1"/>
                              </w:rPr>
                              <w:t>Choose an item.</w:t>
                            </w:r>
                          </w:sdtContent>
                        </w:sdt>
                        <w:r w:rsidR="00DB5A0E">
                          <w:rPr>
                            <w:sz w:val="28"/>
                            <w:szCs w:val="28"/>
                          </w:rPr>
                          <w:t xml:space="preserve">     </w:t>
                        </w:r>
                        <w:r>
                          <w:rPr>
                            <w:b/>
                            <w:sz w:val="28"/>
                            <w:szCs w:val="28"/>
                          </w:rPr>
                          <w:t xml:space="preserve"> </w:t>
                        </w:r>
                      </w:p>
                      <w:p w14:paraId="6583160C" w14:textId="77777777" w:rsidR="00C5059F" w:rsidRPr="005722F9" w:rsidRDefault="00C5059F" w:rsidP="00237B38">
                        <w:pPr>
                          <w:spacing w:after="0" w:line="240" w:lineRule="auto"/>
                          <w:ind w:left="2070"/>
                          <w:rPr>
                            <w:b/>
                            <w:sz w:val="28"/>
                            <w:szCs w:val="28"/>
                          </w:rPr>
                        </w:pPr>
                        <w:r>
                          <w:rPr>
                            <w:b/>
                            <w:sz w:val="28"/>
                            <w:szCs w:val="28"/>
                          </w:rPr>
                          <w:t xml:space="preserve">                                                            </w:t>
                        </w:r>
                        <w:r w:rsidR="00863431" w:rsidRPr="00A763A5">
                          <w:rPr>
                            <w:rFonts w:ascii="Arial" w:hAnsi="Arial" w:cs="Arial"/>
                            <w:noProof/>
                            <w:sz w:val="20"/>
                            <w:szCs w:val="20"/>
                          </w:rPr>
                          <w:drawing>
                            <wp:inline distT="0" distB="0" distL="0" distR="0" wp14:anchorId="1C1BAC08" wp14:editId="42EFD777">
                              <wp:extent cx="381635" cy="381635"/>
                              <wp:effectExtent l="0" t="0" r="0" b="0"/>
                              <wp:docPr id="1293498209" name="Picture 69" descr="Sad fac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3498209" name="Picture 69" descr="Sad face">
                                        <a:extLst>
                                          <a:ext uri="{C183D7F6-B498-43B3-948B-1728B52AA6E4}">
                                            <adec:decorative xmlns:adec="http://schemas.microsoft.com/office/drawing/2017/decorative" val="0"/>
                                          </a:ext>
                                        </a:extLst>
                                      </pic:cNvPr>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5275419C" wp14:editId="7D3D5025">
                              <wp:extent cx="381635" cy="381635"/>
                              <wp:effectExtent l="0" t="0" r="0" b="0"/>
                              <wp:docPr id="4" name="Picture 70" descr="Unsure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70" descr="Unsure face"/>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27683D73" wp14:editId="0282B503">
                              <wp:extent cx="381635" cy="381635"/>
                              <wp:effectExtent l="0" t="0" r="0" b="0"/>
                              <wp:docPr id="5" name="Picture 71" descr="Happy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71" descr="Happy face"/>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p>
                      <w:p w14:paraId="70F1BD5F" w14:textId="66412D14"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b/>
                              <w:sz w:val="28"/>
                              <w:szCs w:val="28"/>
                            </w:rPr>
                            <w:id w:val="-24079698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r>
                          <w:rPr>
                            <w:b/>
                            <w:sz w:val="28"/>
                            <w:szCs w:val="28"/>
                          </w:rPr>
                          <w:t xml:space="preserve">   </w:t>
                        </w:r>
                        <w:r w:rsidR="00972921">
                          <w:rPr>
                            <w:b/>
                            <w:sz w:val="28"/>
                            <w:szCs w:val="28"/>
                          </w:rPr>
                          <w:t xml:space="preserve"> </w:t>
                        </w:r>
                        <w:r w:rsidR="005C7B22">
                          <w:rPr>
                            <w:b/>
                            <w:sz w:val="28"/>
                            <w:szCs w:val="28"/>
                          </w:rPr>
                          <w:t xml:space="preserve">  </w:t>
                        </w:r>
                        <w:r w:rsidR="001D6334">
                          <w:rPr>
                            <w:b/>
                            <w:sz w:val="28"/>
                            <w:szCs w:val="28"/>
                          </w:rPr>
                          <w:t xml:space="preserve"> </w:t>
                        </w:r>
                        <w:sdt>
                          <w:sdtPr>
                            <w:rPr>
                              <w:b/>
                              <w:sz w:val="28"/>
                              <w:szCs w:val="28"/>
                            </w:rPr>
                            <w:id w:val="-131294997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Pr>
                            <w:b/>
                            <w:sz w:val="28"/>
                            <w:szCs w:val="28"/>
                          </w:rPr>
                          <w:t xml:space="preserve"> </w:t>
                        </w:r>
                        <w:r w:rsidR="005C7B22" w:rsidRPr="00A763A5">
                          <w:rPr>
                            <w:rFonts w:cs="Calibri"/>
                            <w:sz w:val="28"/>
                            <w:szCs w:val="28"/>
                          </w:rPr>
                          <w:t xml:space="preserve">     </w:t>
                        </w:r>
                        <w:r w:rsidR="001D6334">
                          <w:rPr>
                            <w:b/>
                            <w:sz w:val="28"/>
                            <w:szCs w:val="28"/>
                          </w:rPr>
                          <w:t xml:space="preserve"> </w:t>
                        </w:r>
                        <w:r w:rsidR="00C6738A">
                          <w:rPr>
                            <w:b/>
                            <w:sz w:val="28"/>
                            <w:szCs w:val="28"/>
                          </w:rPr>
                          <w:t xml:space="preserve">   </w:t>
                        </w:r>
                        <w:r>
                          <w:rPr>
                            <w:b/>
                            <w:sz w:val="28"/>
                            <w:szCs w:val="28"/>
                          </w:rPr>
                          <w:t xml:space="preserve"> </w:t>
                        </w:r>
                        <w:sdt>
                          <w:sdtPr>
                            <w:rPr>
                              <w:b/>
                              <w:sz w:val="28"/>
                              <w:szCs w:val="28"/>
                            </w:rPr>
                            <w:id w:val="171076696"/>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p>
                      <w:p w14:paraId="27401B55" w14:textId="4C1BFAE6" w:rsidR="00C5059F" w:rsidRPr="00A256E3" w:rsidRDefault="00C5059F" w:rsidP="00A256E3">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rPr>
                            <w:alias w:val="Next Goal"/>
                            <w:tag w:val="Next Goal"/>
                            <w:id w:val="1470324781"/>
                            <w:lock w:val="sdtLocked"/>
                            <w15:color w:val="000000"/>
                            <w:comboBox>
                              <w:listItem w:displayText="Choose your next goal here!" w:value="Choose your next goal here!"/>
                              <w:listItem w:displayText="I will include 3 facts and 1 elaboration." w:value="I will include 3 facts and 1 elaboration."/>
                              <w:listItem w:displayText="I will include 3 facts and 2 elaborations." w:value="I will include 3 facts and 2 elaborations."/>
                              <w:listItem w:displayText="I will include 3 facts  and 3 elaborations." w:value="I will include 3 facts  and 3 elaborations."/>
                            </w:comboBox>
                          </w:sdtPr>
                          <w:sdtEndPr>
                            <w:rPr>
                              <w:rStyle w:val="Evaluation"/>
                            </w:rPr>
                          </w:sdtEndPr>
                          <w:sdtContent>
                            <w:r w:rsidR="00811C88" w:rsidRPr="00AC49E5">
                              <w:rPr>
                                <w:rStyle w:val="Evaluation"/>
                              </w:rPr>
                              <w:t>Choose your goal here!</w:t>
                            </w:r>
                          </w:sdtContent>
                        </w:sdt>
                      </w:p>
                      <w:p w14:paraId="61654C77" w14:textId="31320D42"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sz w:val="24"/>
                            <w:szCs w:val="24"/>
                          </w:rPr>
                          <w:t xml:space="preserve"> </w:t>
                        </w:r>
                        <w:r w:rsidR="00C5059F">
                          <w:rPr>
                            <w:sz w:val="28"/>
                            <w:szCs w:val="28"/>
                          </w:rPr>
                          <w:t>Y</w:t>
                        </w:r>
                        <w:r w:rsidR="00C5059F" w:rsidRPr="00DE05CE">
                          <w:rPr>
                            <w:sz w:val="28"/>
                            <w:szCs w:val="28"/>
                          </w:rPr>
                          <w:t>ou</w:t>
                        </w:r>
                        <w:r w:rsidR="00C5059F">
                          <w:rPr>
                            <w:sz w:val="28"/>
                            <w:szCs w:val="28"/>
                          </w:rPr>
                          <w:t>’ve</w:t>
                        </w:r>
                        <w:r w:rsidR="00C5059F" w:rsidRPr="00DE05CE">
                          <w:rPr>
                            <w:sz w:val="28"/>
                            <w:szCs w:val="28"/>
                          </w:rPr>
                          <w:t xml:space="preserve"> include</w:t>
                        </w:r>
                        <w:r w:rsidR="00F73B5F">
                          <w:rPr>
                            <w:sz w:val="28"/>
                            <w:szCs w:val="28"/>
                          </w:rPr>
                          <w:t xml:space="preserve">d </w:t>
                        </w:r>
                        <w:sdt>
                          <w:sdtPr>
                            <w:rPr>
                              <w:rStyle w:val="Style7"/>
                            </w:rPr>
                            <w:alias w:val="Click or tap to enter feedback"/>
                            <w:tag w:val="Click or tap to enter feedback"/>
                            <w:id w:val="-374474677"/>
                            <w:lock w:val="sdtLocked"/>
                            <w:showingPlcHdr/>
                            <w15:color w:val="000000"/>
                            <w:text w:multiLine="1"/>
                          </w:sdtPr>
                          <w:sdtEndPr>
                            <w:rPr>
                              <w:rStyle w:val="DefaultParagraphFont"/>
                              <w:sz w:val="22"/>
                              <w:szCs w:val="28"/>
                              <w:u w:val="none"/>
                            </w:rPr>
                          </w:sdtEndPr>
                          <w:sdtContent>
                            <w:r w:rsidR="00811C88" w:rsidRPr="00F73B5F">
                              <w:rPr>
                                <w:rStyle w:val="PlaceholderText"/>
                                <w:color w:val="000000" w:themeColor="text1"/>
                                <w:sz w:val="28"/>
                              </w:rPr>
                              <w:t>Click or tap here to enter text.</w:t>
                            </w:r>
                          </w:sdtContent>
                        </w:sdt>
                        <w:r w:rsidR="00AC49E5">
                          <w:rPr>
                            <w:rStyle w:val="Style7"/>
                            <w:u w:val="none"/>
                          </w:rPr>
                          <w:t xml:space="preserve"> </w:t>
                        </w:r>
                        <w:r w:rsidR="00C5059F" w:rsidRPr="00DE05CE">
                          <w:rPr>
                            <w:sz w:val="28"/>
                            <w:szCs w:val="28"/>
                          </w:rPr>
                          <w:t>in y</w:t>
                        </w:r>
                        <w:r w:rsidR="00C5059F">
                          <w:rPr>
                            <w:sz w:val="28"/>
                            <w:szCs w:val="28"/>
                          </w:rPr>
                          <w:t>our essay</w:t>
                        </w:r>
                        <w:r w:rsidR="00C5059F" w:rsidRPr="00DE05CE">
                          <w:rPr>
                            <w:sz w:val="28"/>
                            <w:szCs w:val="28"/>
                          </w:rPr>
                          <w:t>,</w:t>
                        </w:r>
                        <w:r w:rsidR="00C5059F">
                          <w:rPr>
                            <w:rFonts w:ascii="Times New Roman" w:hAnsi="Times New Roman"/>
                            <w:sz w:val="24"/>
                            <w:szCs w:val="24"/>
                          </w:rPr>
                          <w:t xml:space="preserve"> </w:t>
                        </w:r>
                        <w:r w:rsidR="00C5059F" w:rsidRPr="00DE05CE">
                          <w:rPr>
                            <w:sz w:val="28"/>
                            <w:szCs w:val="28"/>
                          </w:rPr>
                          <w:t>which</w:t>
                        </w:r>
                        <w:r w:rsidR="00C5059F">
                          <w:rPr>
                            <w:sz w:val="28"/>
                            <w:szCs w:val="28"/>
                          </w:rPr>
                          <w:t xml:space="preserve"> makes you </w:t>
                        </w:r>
                        <w:r w:rsidR="00C5059F" w:rsidRPr="00B713AC">
                          <w:rPr>
                            <w:b/>
                            <w:color w:val="002060"/>
                            <w:sz w:val="28"/>
                            <w:szCs w:val="28"/>
                            <w:u w:val="single"/>
                          </w:rPr>
                          <w:t>a great writer</w:t>
                        </w:r>
                        <w:r w:rsidR="00C5059F">
                          <w:rPr>
                            <w:sz w:val="28"/>
                            <w:szCs w:val="28"/>
                          </w:rPr>
                          <w:t>!</w:t>
                        </w: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37" o:title="" croptop="17683f" cropbottom="43699f" cropleft="3793f" cropright="59518f"/>
                  <o:lock v:ext="edit" aspectratio="f"/>
                </v:shape>
                <w10:wrap anchory="page"/>
              </v:group>
            </w:pict>
          </mc:Fallback>
        </mc:AlternateContent>
      </w:r>
      <w:r w:rsidR="006204BC" w:rsidRPr="008C48ED">
        <w:rPr>
          <w:sz w:val="28"/>
          <w:szCs w:val="28"/>
        </w:rPr>
        <w:br w:type="page"/>
      </w:r>
      <w:r w:rsidR="00C623C9">
        <w:rPr>
          <w:sz w:val="28"/>
          <w:szCs w:val="28"/>
        </w:rPr>
        <w:lastRenderedPageBreak/>
        <w:br w:type="page"/>
      </w:r>
    </w:p>
    <w:p w14:paraId="303D4DFE" w14:textId="77777777" w:rsidR="000F33B6" w:rsidRPr="00237B38" w:rsidRDefault="000F33B6">
      <w:pPr>
        <w:spacing w:after="200" w:line="276" w:lineRule="auto"/>
        <w:rPr>
          <w:sz w:val="28"/>
          <w:szCs w:val="28"/>
        </w:rPr>
      </w:pPr>
      <w:r w:rsidRPr="00237B38">
        <w:rPr>
          <w:sz w:val="28"/>
          <w:szCs w:val="28"/>
        </w:rPr>
        <w:lastRenderedPageBreak/>
        <w:br w:type="page"/>
      </w:r>
    </w:p>
    <w:p w14:paraId="3AE5C8E3" w14:textId="77777777" w:rsidR="0031226E" w:rsidRDefault="0031226E" w:rsidP="000F33B6">
      <w:pPr>
        <w:spacing w:after="200" w:line="276" w:lineRule="auto"/>
        <w:rPr>
          <w:b/>
          <w:sz w:val="28"/>
          <w:szCs w:val="28"/>
        </w:rPr>
      </w:pPr>
    </w:p>
    <w:p w14:paraId="1C588E79" w14:textId="42A6B913" w:rsidR="0031226E" w:rsidRDefault="000F33B6" w:rsidP="008C48ED">
      <w:pPr>
        <w:spacing w:after="200" w:line="276" w:lineRule="auto"/>
        <w:ind w:right="-630"/>
        <w:rPr>
          <w:b/>
          <w:sz w:val="28"/>
          <w:szCs w:val="28"/>
        </w:rPr>
      </w:pPr>
      <w:bookmarkStart w:id="3" w:name="FilledCBGO"/>
      <w:bookmarkEnd w:id="3"/>
      <w:r>
        <w:rPr>
          <w:b/>
          <w:sz w:val="28"/>
          <w:szCs w:val="28"/>
        </w:rPr>
        <w:t>Filled Computer-Based Graphic Organizer: Example</w:t>
      </w:r>
      <w:r w:rsidR="0031226E">
        <w:rPr>
          <w:b/>
          <w:sz w:val="28"/>
          <w:szCs w:val="28"/>
        </w:rPr>
        <w:t xml:space="preserve">        </w:t>
      </w:r>
      <w:r w:rsidR="008C48ED">
        <w:rPr>
          <w:b/>
          <w:sz w:val="28"/>
          <w:szCs w:val="28"/>
        </w:rPr>
        <w:t xml:space="preserve">           </w:t>
      </w:r>
      <w:r w:rsidR="0031226E">
        <w:rPr>
          <w:b/>
          <w:sz w:val="28"/>
          <w:szCs w:val="28"/>
        </w:rPr>
        <w:t xml:space="preserve"> </w:t>
      </w:r>
      <w:hyperlink w:anchor="_top" w:history="1">
        <w:r w:rsidR="0031226E" w:rsidRPr="00525538">
          <w:rPr>
            <w:rStyle w:val="Hyperlink"/>
            <w:b/>
            <w:sz w:val="28"/>
            <w:szCs w:val="28"/>
          </w:rPr>
          <w:t>(Click here to go back)</w:t>
        </w:r>
      </w:hyperlink>
    </w:p>
    <w:p w14:paraId="0C5E81EA" w14:textId="77777777" w:rsidR="0031226E" w:rsidRDefault="009A566F" w:rsidP="009A566F">
      <w:pPr>
        <w:spacing w:after="200" w:line="276" w:lineRule="auto"/>
        <w:ind w:left="-1080" w:right="-1080"/>
        <w:rPr>
          <w:b/>
          <w:sz w:val="28"/>
          <w:szCs w:val="28"/>
        </w:rPr>
      </w:pPr>
      <w:r>
        <w:rPr>
          <w:b/>
          <w:sz w:val="28"/>
          <w:szCs w:val="28"/>
        </w:rPr>
        <w:t xml:space="preserve">                </w:t>
      </w:r>
      <w:r w:rsidR="00863431" w:rsidRPr="000C5EBA">
        <w:rPr>
          <w:noProof/>
        </w:rPr>
        <w:drawing>
          <wp:inline distT="0" distB="0" distL="0" distR="0" wp14:anchorId="02D31DED" wp14:editId="76171A25">
            <wp:extent cx="5868035" cy="7345045"/>
            <wp:effectExtent l="0" t="0" r="0" b="8255"/>
            <wp:docPr id="1" name="Picture 5" descr="Completed computer-based graphic organizer template with the following information.&#10;&#10;Prompt: Are brontosauruses real?&#10;&#10;Pick your goal: I will include 3 facts and 1 elaboration with evidence.&#10;&#10;Brainstorm: never existed; not real; competition; baby dinosaur; skeleton; parts together.&#10;&#10;The graphic organizer is a table with three columns: main points, sentences (outlined in orange), and check your work. There are light bulb icons that contain audio tips and comments to help with writing.&#10;&#10;Completed rows in the table show the following.&#10;&#10;Identify your claim: Not real. Brontosauruses are not real.&#10;&#10;Determine 1st fact: Skeleton. First, no one found a whole skeleton of a brontosaurus.&#10;&#10;Elaborate with evidence: Parts together. For example, people put together parts of different dinosaurs to male them whole.&#10;&#10;Determine 2nd fact: Competition. Also, scientists were in competition to find a complete brontosaurus skeleton.&#10;&#10;Elaborate: This space intentionally left blank.&#10;&#10;Determine 3rd fact: Baby. In a similar way, the bones found of the brontosaurus were actually a baby version of a bigger dinosaur.&#10;&#10;Elaborate: This space intentionally left blank.&#10;&#10;Add transition words as you go. This space intentionally left blank.&#10;&#10;Summarize: Never existed. In conclusion, brontosauruses never really existed.&#10;&#10;On the right side of the page, a completed checklist shows the following items: I included my claim, I included 3 facts to support my topic, I have as many elaborations as I planned to have in my goal, I have proper transition words, I summarized my clai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5" descr="Completed computer-based graphic organizer template with the following information.&#10;&#10;Prompt: Are brontosauruses real?&#10;&#10;Pick your goal: I will include 3 facts and 1 elaboration with evidence.&#10;&#10;Brainstorm: never existed; not real; competition; baby dinosaur; skeleton; parts together.&#10;&#10;The graphic organizer is a table with three columns: main points, sentences (outlined in orange), and check your work. There are light bulb icons that contain audio tips and comments to help with writing.&#10;&#10;Completed rows in the table show the following.&#10;&#10;Identify your claim: Not real. Brontosauruses are not real.&#10;&#10;Determine 1st fact: Skeleton. First, no one found a whole skeleton of a brontosaurus.&#10;&#10;Elaborate with evidence: Parts together. For example, people put together parts of different dinosaurs to male them whole.&#10;&#10;Determine 2nd fact: Competition. Also, scientists were in competition to find a complete brontosaurus skeleton.&#10;&#10;Elaborate: This space intentionally left blank.&#10;&#10;Determine 3rd fact: Baby. In a similar way, the bones found of the brontosaurus were actually a baby version of a bigger dinosaur.&#10;&#10;Elaborate: This space intentionally left blank.&#10;&#10;Add transition words as you go. This space intentionally left blank.&#10;&#10;Summarize: Never existed. In conclusion, brontosauruses never really existed.&#10;&#10;On the right side of the page, a completed checklist shows the following items: I included my claim, I included 3 facts to support my topic, I have as many elaborations as I planned to have in my goal, I have proper transition words, I summarized my claim."/>
                    <pic:cNvPicPr>
                      <a:picLocks/>
                    </pic:cNvPicPr>
                  </pic:nvPicPr>
                  <pic:blipFill>
                    <a:blip r:embed="rId38"/>
                    <a:srcRect t="1585" b="1585"/>
                    <a:stretch>
                      <a:fillRect/>
                    </a:stretch>
                  </pic:blipFill>
                  <pic:spPr bwMode="auto">
                    <a:xfrm>
                      <a:off x="0" y="0"/>
                      <a:ext cx="5868035" cy="7345045"/>
                    </a:xfrm>
                    <a:prstGeom prst="rect">
                      <a:avLst/>
                    </a:prstGeom>
                    <a:noFill/>
                    <a:ln>
                      <a:noFill/>
                    </a:ln>
                  </pic:spPr>
                </pic:pic>
              </a:graphicData>
            </a:graphic>
          </wp:inline>
        </w:drawing>
      </w:r>
    </w:p>
    <w:p w14:paraId="20AAAC33" w14:textId="77777777" w:rsidR="000F33B6" w:rsidRDefault="0031226E">
      <w:pPr>
        <w:spacing w:after="200" w:line="276" w:lineRule="auto"/>
        <w:rPr>
          <w:b/>
          <w:sz w:val="28"/>
          <w:szCs w:val="28"/>
        </w:rPr>
      </w:pPr>
      <w:hyperlink w:anchor="CBGO" w:history="1">
        <w:r w:rsidRPr="008C48ED">
          <w:rPr>
            <w:rStyle w:val="Hyperlink"/>
            <w:b/>
            <w:sz w:val="28"/>
            <w:szCs w:val="28"/>
          </w:rPr>
          <w:t>Click here to go back</w:t>
        </w:r>
      </w:hyperlink>
      <w:r w:rsidR="000F33B6">
        <w:rPr>
          <w:b/>
          <w:sz w:val="28"/>
          <w:szCs w:val="28"/>
        </w:rPr>
        <w:br w:type="page"/>
      </w:r>
    </w:p>
    <w:p w14:paraId="4E9CF139" w14:textId="77777777" w:rsidR="00C5059F" w:rsidRDefault="000F33B6" w:rsidP="00711E94">
      <w:pPr>
        <w:spacing w:after="200" w:line="276" w:lineRule="auto"/>
        <w:ind w:right="-720"/>
        <w:rPr>
          <w:b/>
          <w:sz w:val="28"/>
          <w:szCs w:val="28"/>
        </w:rPr>
      </w:pPr>
      <w:bookmarkStart w:id="4" w:name="ParagraphExample"/>
      <w:bookmarkEnd w:id="4"/>
      <w:r>
        <w:rPr>
          <w:b/>
          <w:sz w:val="28"/>
          <w:szCs w:val="28"/>
        </w:rPr>
        <w:lastRenderedPageBreak/>
        <w:t>Completed Essay: Example</w:t>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t>(</w:t>
      </w:r>
      <w:hyperlink w:anchor="Paragraph" w:history="1">
        <w:r w:rsidR="00C5059F" w:rsidRPr="008C48ED">
          <w:rPr>
            <w:rStyle w:val="Hyperlink"/>
            <w:b/>
            <w:sz w:val="28"/>
            <w:szCs w:val="28"/>
          </w:rPr>
          <w:t>Click here to go back</w:t>
        </w:r>
      </w:hyperlink>
      <w:r w:rsidR="00C5059F">
        <w:rPr>
          <w:b/>
          <w:sz w:val="28"/>
          <w:szCs w:val="28"/>
        </w:rPr>
        <w:t>)</w:t>
      </w:r>
    </w:p>
    <w:p w14:paraId="75DF0998" w14:textId="77777777" w:rsidR="00C5059F" w:rsidRDefault="00863431" w:rsidP="009A566F">
      <w:pPr>
        <w:ind w:right="-720"/>
        <w:rPr>
          <w:b/>
          <w:sz w:val="24"/>
          <w:szCs w:val="24"/>
        </w:rPr>
      </w:pPr>
      <w:r w:rsidRPr="006444F4">
        <w:rPr>
          <w:noProof/>
        </w:rPr>
        <w:drawing>
          <wp:inline distT="0" distB="0" distL="0" distR="0" wp14:anchorId="5ABC5BEC" wp14:editId="57A39489">
            <wp:extent cx="5838190" cy="7506335"/>
            <wp:effectExtent l="0" t="0" r="0" b="0"/>
            <wp:docPr id="2" name="Picture 15"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Brontosauruses are not real. First, no one found a whole skeleton of a brontosaurus. For example, people put together parts of different dinosaurs to make them whole. Also, scientists were in competition to find a complete brontosaurus skeleton. In a similar way, the bones found of the brontosaurus were actually a baby version of a bigger dinosaur.  In conclusion, brontosauruses never really existed.&#10;&#10;Step 5: Evaluate. Completed evaluation with answers to the following questions:&#10;&#10;1. How many words do I have in my essay? 63&#10;2. How many sentences do I have in my essay? 6&#10;3. How many facts do I have in my essay? 3&#10;4. How many elaborations do I have in my essay? 1&#10;5. Do all of my sentences make sense? Yes, all of my sentences make sense.&#10;6. How do I feel about my essay: Sad face, neutral face, happy face (selected)&#10;7. My next goal is: I will include 3 facts and 2 elaborations.&#10;Feedback: You've included three facts in your essay, which makes you a great writ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5"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Brontosauruses are not real. First, no one found a whole skeleton of a brontosaurus. For example, people put together parts of different dinosaurs to make them whole. Also, scientists were in competition to find a complete brontosaurus skeleton. In a similar way, the bones found of the brontosaurus were actually a baby version of a bigger dinosaur.  In conclusion, brontosauruses never really existed.&#10;&#10;Step 5: Evaluate. Completed evaluation with answers to the following questions:&#10;&#10;1. How many words do I have in my essay? 63&#10;2. How many sentences do I have in my essay? 6&#10;3. How many facts do I have in my essay? 3&#10;4. How many elaborations do I have in my essay? 1&#10;5. Do all of my sentences make sense? Yes, all of my sentences make sense.&#10;6. How do I feel about my essay: Sad face, neutral face, happy face (selected)&#10;7. My next goal is: I will include 3 facts and 2 elaborations.&#10;Feedback: You've included three facts in your essay, which makes you a great writer!"/>
                    <pic:cNvPicPr>
                      <a:picLocks/>
                    </pic:cNvPicPr>
                  </pic:nvPicPr>
                  <pic:blipFill>
                    <a:blip r:embed="rId39"/>
                    <a:srcRect l="3334" r="3334"/>
                    <a:stretch>
                      <a:fillRect/>
                    </a:stretch>
                  </pic:blipFill>
                  <pic:spPr bwMode="auto">
                    <a:xfrm>
                      <a:off x="0" y="0"/>
                      <a:ext cx="5838190" cy="7506335"/>
                    </a:xfrm>
                    <a:prstGeom prst="rect">
                      <a:avLst/>
                    </a:prstGeom>
                    <a:noFill/>
                    <a:ln>
                      <a:noFill/>
                    </a:ln>
                  </pic:spPr>
                </pic:pic>
              </a:graphicData>
            </a:graphic>
          </wp:inline>
        </w:drawing>
      </w:r>
    </w:p>
    <w:p w14:paraId="08801005" w14:textId="4AFE657F" w:rsidR="00711E94" w:rsidRPr="00525538" w:rsidRDefault="00525538" w:rsidP="00711E94">
      <w:pPr>
        <w:ind w:left="-720" w:right="-720"/>
        <w:rPr>
          <w:rStyle w:val="Hyperlink"/>
          <w:b/>
          <w:sz w:val="28"/>
          <w:szCs w:val="28"/>
        </w:rPr>
      </w:pPr>
      <w:r>
        <w:rPr>
          <w:b/>
          <w:sz w:val="28"/>
          <w:szCs w:val="28"/>
        </w:rPr>
        <w:fldChar w:fldCharType="begin"/>
      </w:r>
      <w:r>
        <w:rPr>
          <w:b/>
          <w:sz w:val="28"/>
          <w:szCs w:val="28"/>
        </w:rPr>
        <w:instrText>HYPERLINK  \l "Paragraph"</w:instrText>
      </w:r>
      <w:r>
        <w:rPr>
          <w:b/>
          <w:sz w:val="28"/>
          <w:szCs w:val="28"/>
        </w:rPr>
      </w:r>
      <w:r>
        <w:rPr>
          <w:b/>
          <w:sz w:val="28"/>
          <w:szCs w:val="28"/>
        </w:rPr>
        <w:fldChar w:fldCharType="separate"/>
      </w:r>
      <w:r w:rsidR="00C5059F" w:rsidRPr="00525538">
        <w:rPr>
          <w:rStyle w:val="Hyperlink"/>
          <w:b/>
          <w:sz w:val="28"/>
          <w:szCs w:val="28"/>
        </w:rPr>
        <w:t>Click here to go back</w:t>
      </w:r>
    </w:p>
    <w:p w14:paraId="33F356C6" w14:textId="38A31960" w:rsidR="00711E94" w:rsidRDefault="00525538" w:rsidP="00711E94">
      <w:pPr>
        <w:ind w:left="-720" w:right="-720"/>
        <w:rPr>
          <w:b/>
          <w:sz w:val="28"/>
          <w:szCs w:val="28"/>
        </w:rPr>
      </w:pPr>
      <w:r>
        <w:rPr>
          <w:b/>
          <w:sz w:val="28"/>
          <w:szCs w:val="28"/>
        </w:rPr>
        <w:fldChar w:fldCharType="end"/>
      </w:r>
    </w:p>
    <w:p w14:paraId="1954C44C" w14:textId="77777777" w:rsidR="00711E94" w:rsidRPr="00711E94" w:rsidRDefault="00863431" w:rsidP="00711E94">
      <w:pPr>
        <w:jc w:val="both"/>
      </w:pPr>
      <w:r>
        <w:rPr>
          <w:noProof/>
        </w:rPr>
        <w:drawing>
          <wp:anchor distT="0" distB="0" distL="114300" distR="114300" simplePos="0" relativeHeight="251656192" behindDoc="0" locked="0" layoutInCell="1" allowOverlap="1" wp14:anchorId="559E4A2D" wp14:editId="57C76F93">
            <wp:simplePos x="0" y="0"/>
            <wp:positionH relativeFrom="column">
              <wp:posOffset>-704850</wp:posOffset>
            </wp:positionH>
            <wp:positionV relativeFrom="paragraph">
              <wp:posOffset>167640</wp:posOffset>
            </wp:positionV>
            <wp:extent cx="588010" cy="600075"/>
            <wp:effectExtent l="0" t="0" r="2540" b="9525"/>
            <wp:wrapNone/>
            <wp:docPr id="3"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C183D7F6-B498-43B3-948B-1728B52AA6E4}">
                          <adec:decorative xmlns:adec="http://schemas.microsoft.com/office/drawing/2017/decorative" val="1"/>
                        </a:ext>
                      </a:extLst>
                    </pic:cNvPr>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28EDEF9B" wp14:editId="6EC470A5">
            <wp:simplePos x="0" y="0"/>
            <wp:positionH relativeFrom="column">
              <wp:posOffset>5991225</wp:posOffset>
            </wp:positionH>
            <wp:positionV relativeFrom="paragraph">
              <wp:posOffset>186690</wp:posOffset>
            </wp:positionV>
            <wp:extent cx="742950" cy="476885"/>
            <wp:effectExtent l="0" t="0" r="0" b="0"/>
            <wp:wrapNone/>
            <wp:docPr id="1315633587" name="Picture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5633587" name="Picture 18">
                      <a:extLst>
                        <a:ext uri="{C183D7F6-B498-43B3-948B-1728B52AA6E4}">
                          <adec:decorative xmlns:adec="http://schemas.microsoft.com/office/drawing/2017/decorative" val="1"/>
                        </a:ext>
                      </a:extLst>
                    </pic:cNvPr>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711E94" w:rsidRPr="00711E94">
        <w:t xml:space="preserve">This document was produced under U.S. Department of Education, Office of Special Education Programs </w:t>
      </w:r>
      <w:r w:rsidR="00711E94" w:rsidRPr="00711E94">
        <w:rPr>
          <w:b/>
          <w:bCs/>
        </w:rPr>
        <w:t>No. H327S120011.</w:t>
      </w:r>
      <w:r w:rsidR="00711E94"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6B6231">
      <w:type w:val="continuous"/>
      <w:pgSz w:w="12240" w:h="15840"/>
      <w:pgMar w:top="90" w:right="1440" w:bottom="180"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7F2FF" w14:textId="77777777" w:rsidR="00045F09" w:rsidRDefault="00045F09" w:rsidP="00F646A6">
      <w:pPr>
        <w:spacing w:after="0" w:line="240" w:lineRule="auto"/>
      </w:pPr>
      <w:r>
        <w:separator/>
      </w:r>
    </w:p>
  </w:endnote>
  <w:endnote w:type="continuationSeparator" w:id="0">
    <w:p w14:paraId="62900C1F" w14:textId="77777777" w:rsidR="00045F09" w:rsidRDefault="00045F09"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FAFBA" w14:textId="77777777" w:rsidR="00045F09" w:rsidRDefault="00045F09" w:rsidP="00F646A6">
      <w:pPr>
        <w:spacing w:after="0" w:line="240" w:lineRule="auto"/>
      </w:pPr>
      <w:r>
        <w:separator/>
      </w:r>
    </w:p>
  </w:footnote>
  <w:footnote w:type="continuationSeparator" w:id="0">
    <w:p w14:paraId="6618F1C7" w14:textId="77777777" w:rsidR="00045F09" w:rsidRDefault="00045F09"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F443C" w14:textId="77777777" w:rsidR="00C5059F" w:rsidRPr="00A763A5" w:rsidRDefault="00C5059F" w:rsidP="00B9118A">
    <w:pPr>
      <w:pStyle w:val="Header"/>
      <w:jc w:val="right"/>
      <w:rPr>
        <w:b/>
        <w:color w:val="8080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3044307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784"/>
    <w:rsid w:val="000002AE"/>
    <w:rsid w:val="000006CB"/>
    <w:rsid w:val="000013BB"/>
    <w:rsid w:val="000043AD"/>
    <w:rsid w:val="000065B9"/>
    <w:rsid w:val="00015B4B"/>
    <w:rsid w:val="000309A8"/>
    <w:rsid w:val="00033066"/>
    <w:rsid w:val="00036890"/>
    <w:rsid w:val="000379F8"/>
    <w:rsid w:val="00045F09"/>
    <w:rsid w:val="00052784"/>
    <w:rsid w:val="00055ADE"/>
    <w:rsid w:val="0007586F"/>
    <w:rsid w:val="0007657F"/>
    <w:rsid w:val="00077D8D"/>
    <w:rsid w:val="000806E8"/>
    <w:rsid w:val="00084089"/>
    <w:rsid w:val="000A1BE3"/>
    <w:rsid w:val="000C12C9"/>
    <w:rsid w:val="000C284B"/>
    <w:rsid w:val="000C6FF8"/>
    <w:rsid w:val="000C7495"/>
    <w:rsid w:val="000D0C34"/>
    <w:rsid w:val="000D13AF"/>
    <w:rsid w:val="000E2A36"/>
    <w:rsid w:val="000E2B90"/>
    <w:rsid w:val="000F1793"/>
    <w:rsid w:val="000F33B6"/>
    <w:rsid w:val="000F3C62"/>
    <w:rsid w:val="000F4C2C"/>
    <w:rsid w:val="000F7EA8"/>
    <w:rsid w:val="001027D7"/>
    <w:rsid w:val="00107223"/>
    <w:rsid w:val="00111DD7"/>
    <w:rsid w:val="0013773A"/>
    <w:rsid w:val="001379F1"/>
    <w:rsid w:val="001409AD"/>
    <w:rsid w:val="0014280B"/>
    <w:rsid w:val="001453BF"/>
    <w:rsid w:val="00146591"/>
    <w:rsid w:val="00155163"/>
    <w:rsid w:val="00175068"/>
    <w:rsid w:val="001924C9"/>
    <w:rsid w:val="00194E70"/>
    <w:rsid w:val="001C1353"/>
    <w:rsid w:val="001D3BB2"/>
    <w:rsid w:val="001D6334"/>
    <w:rsid w:val="001E1A60"/>
    <w:rsid w:val="001E6400"/>
    <w:rsid w:val="002029FC"/>
    <w:rsid w:val="00213268"/>
    <w:rsid w:val="00214AB3"/>
    <w:rsid w:val="002170B0"/>
    <w:rsid w:val="00223D24"/>
    <w:rsid w:val="00225B67"/>
    <w:rsid w:val="00230A9D"/>
    <w:rsid w:val="002311E3"/>
    <w:rsid w:val="00231AF8"/>
    <w:rsid w:val="00237B38"/>
    <w:rsid w:val="00252842"/>
    <w:rsid w:val="002564E4"/>
    <w:rsid w:val="00261BC8"/>
    <w:rsid w:val="0026290A"/>
    <w:rsid w:val="00273BDF"/>
    <w:rsid w:val="002755A4"/>
    <w:rsid w:val="002832CD"/>
    <w:rsid w:val="002838DC"/>
    <w:rsid w:val="00285F46"/>
    <w:rsid w:val="002879F4"/>
    <w:rsid w:val="00287CFD"/>
    <w:rsid w:val="002B6C7C"/>
    <w:rsid w:val="002B74ED"/>
    <w:rsid w:val="002B7A06"/>
    <w:rsid w:val="002C6455"/>
    <w:rsid w:val="002D71B3"/>
    <w:rsid w:val="002E7230"/>
    <w:rsid w:val="002F4EB9"/>
    <w:rsid w:val="002F5B99"/>
    <w:rsid w:val="00310F14"/>
    <w:rsid w:val="0031226E"/>
    <w:rsid w:val="0031720E"/>
    <w:rsid w:val="0033532B"/>
    <w:rsid w:val="0034275B"/>
    <w:rsid w:val="00347752"/>
    <w:rsid w:val="00350399"/>
    <w:rsid w:val="0035236F"/>
    <w:rsid w:val="003557C9"/>
    <w:rsid w:val="00360C5A"/>
    <w:rsid w:val="00360D9F"/>
    <w:rsid w:val="003611AA"/>
    <w:rsid w:val="003628BF"/>
    <w:rsid w:val="0036397E"/>
    <w:rsid w:val="003703BB"/>
    <w:rsid w:val="00372F60"/>
    <w:rsid w:val="00374AA1"/>
    <w:rsid w:val="003754DF"/>
    <w:rsid w:val="00381521"/>
    <w:rsid w:val="00385234"/>
    <w:rsid w:val="00385636"/>
    <w:rsid w:val="00390C8C"/>
    <w:rsid w:val="00392DCC"/>
    <w:rsid w:val="003A3EA6"/>
    <w:rsid w:val="003A6042"/>
    <w:rsid w:val="003F561B"/>
    <w:rsid w:val="003F5D00"/>
    <w:rsid w:val="00424A43"/>
    <w:rsid w:val="00425A18"/>
    <w:rsid w:val="00427CF3"/>
    <w:rsid w:val="00434249"/>
    <w:rsid w:val="004343A7"/>
    <w:rsid w:val="0044354A"/>
    <w:rsid w:val="00444E86"/>
    <w:rsid w:val="004475E9"/>
    <w:rsid w:val="004559F1"/>
    <w:rsid w:val="0045629E"/>
    <w:rsid w:val="00464585"/>
    <w:rsid w:val="0047585D"/>
    <w:rsid w:val="0047733E"/>
    <w:rsid w:val="00483B4B"/>
    <w:rsid w:val="004A0A0D"/>
    <w:rsid w:val="004D3746"/>
    <w:rsid w:val="004E6425"/>
    <w:rsid w:val="004F1F6E"/>
    <w:rsid w:val="004F6AEC"/>
    <w:rsid w:val="004F6C50"/>
    <w:rsid w:val="00510B15"/>
    <w:rsid w:val="00511C41"/>
    <w:rsid w:val="0051402F"/>
    <w:rsid w:val="005246FF"/>
    <w:rsid w:val="00525538"/>
    <w:rsid w:val="00527638"/>
    <w:rsid w:val="00541A66"/>
    <w:rsid w:val="005567D9"/>
    <w:rsid w:val="0056758F"/>
    <w:rsid w:val="00570D81"/>
    <w:rsid w:val="005722F9"/>
    <w:rsid w:val="00572BD4"/>
    <w:rsid w:val="00582D68"/>
    <w:rsid w:val="00594918"/>
    <w:rsid w:val="00595521"/>
    <w:rsid w:val="005B2C5E"/>
    <w:rsid w:val="005B7FD4"/>
    <w:rsid w:val="005C39AE"/>
    <w:rsid w:val="005C7B22"/>
    <w:rsid w:val="005D30A3"/>
    <w:rsid w:val="005E2A1D"/>
    <w:rsid w:val="005E3EE9"/>
    <w:rsid w:val="005F7892"/>
    <w:rsid w:val="00604FD2"/>
    <w:rsid w:val="006204BC"/>
    <w:rsid w:val="00630DD7"/>
    <w:rsid w:val="00635027"/>
    <w:rsid w:val="00641CE3"/>
    <w:rsid w:val="00642FC8"/>
    <w:rsid w:val="006457A9"/>
    <w:rsid w:val="00647364"/>
    <w:rsid w:val="00657136"/>
    <w:rsid w:val="00665FFC"/>
    <w:rsid w:val="00666D7A"/>
    <w:rsid w:val="00670A57"/>
    <w:rsid w:val="00670FEE"/>
    <w:rsid w:val="00674273"/>
    <w:rsid w:val="00676E8E"/>
    <w:rsid w:val="006878A0"/>
    <w:rsid w:val="006957EC"/>
    <w:rsid w:val="006A506E"/>
    <w:rsid w:val="006B2D45"/>
    <w:rsid w:val="006B6231"/>
    <w:rsid w:val="006C272C"/>
    <w:rsid w:val="006C2E15"/>
    <w:rsid w:val="006C3CAC"/>
    <w:rsid w:val="006D170A"/>
    <w:rsid w:val="006E369B"/>
    <w:rsid w:val="006E4BBE"/>
    <w:rsid w:val="006F413F"/>
    <w:rsid w:val="00705174"/>
    <w:rsid w:val="00711923"/>
    <w:rsid w:val="00711E94"/>
    <w:rsid w:val="00712228"/>
    <w:rsid w:val="00712466"/>
    <w:rsid w:val="00716210"/>
    <w:rsid w:val="007178BB"/>
    <w:rsid w:val="0072356D"/>
    <w:rsid w:val="00731B6F"/>
    <w:rsid w:val="00733627"/>
    <w:rsid w:val="00734113"/>
    <w:rsid w:val="00736F14"/>
    <w:rsid w:val="00743106"/>
    <w:rsid w:val="00745532"/>
    <w:rsid w:val="00760CF5"/>
    <w:rsid w:val="00761C83"/>
    <w:rsid w:val="00763397"/>
    <w:rsid w:val="00764127"/>
    <w:rsid w:val="007664AA"/>
    <w:rsid w:val="00772495"/>
    <w:rsid w:val="00774A21"/>
    <w:rsid w:val="00777C2F"/>
    <w:rsid w:val="007C3463"/>
    <w:rsid w:val="007C46B1"/>
    <w:rsid w:val="007C6931"/>
    <w:rsid w:val="007D0015"/>
    <w:rsid w:val="007D170F"/>
    <w:rsid w:val="007D6F50"/>
    <w:rsid w:val="007E08EB"/>
    <w:rsid w:val="007E2965"/>
    <w:rsid w:val="007E3C96"/>
    <w:rsid w:val="007F15E5"/>
    <w:rsid w:val="007F25A3"/>
    <w:rsid w:val="007F5B75"/>
    <w:rsid w:val="007F701A"/>
    <w:rsid w:val="00801057"/>
    <w:rsid w:val="00804311"/>
    <w:rsid w:val="008075A4"/>
    <w:rsid w:val="00810ED4"/>
    <w:rsid w:val="00811C88"/>
    <w:rsid w:val="008173B8"/>
    <w:rsid w:val="00823BFC"/>
    <w:rsid w:val="00826A9C"/>
    <w:rsid w:val="008277E7"/>
    <w:rsid w:val="008433C0"/>
    <w:rsid w:val="00860B42"/>
    <w:rsid w:val="00863431"/>
    <w:rsid w:val="008809CA"/>
    <w:rsid w:val="00885352"/>
    <w:rsid w:val="0089203D"/>
    <w:rsid w:val="00893CDA"/>
    <w:rsid w:val="00894F7B"/>
    <w:rsid w:val="008950FD"/>
    <w:rsid w:val="008A0135"/>
    <w:rsid w:val="008B219E"/>
    <w:rsid w:val="008C0100"/>
    <w:rsid w:val="008C0A39"/>
    <w:rsid w:val="008C348B"/>
    <w:rsid w:val="008C48ED"/>
    <w:rsid w:val="008D03C9"/>
    <w:rsid w:val="008D38AC"/>
    <w:rsid w:val="008D5AC6"/>
    <w:rsid w:val="008F1C19"/>
    <w:rsid w:val="00903FE1"/>
    <w:rsid w:val="00913AA4"/>
    <w:rsid w:val="00916AA2"/>
    <w:rsid w:val="009232E6"/>
    <w:rsid w:val="00923A7B"/>
    <w:rsid w:val="0093060F"/>
    <w:rsid w:val="0093383F"/>
    <w:rsid w:val="009719DA"/>
    <w:rsid w:val="00972921"/>
    <w:rsid w:val="009745EA"/>
    <w:rsid w:val="00982271"/>
    <w:rsid w:val="009828F5"/>
    <w:rsid w:val="00987B59"/>
    <w:rsid w:val="0099595E"/>
    <w:rsid w:val="009A21BA"/>
    <w:rsid w:val="009A566F"/>
    <w:rsid w:val="009A6BE5"/>
    <w:rsid w:val="009D5544"/>
    <w:rsid w:val="009D6633"/>
    <w:rsid w:val="009E1989"/>
    <w:rsid w:val="009F452E"/>
    <w:rsid w:val="009F5499"/>
    <w:rsid w:val="00A03547"/>
    <w:rsid w:val="00A066F8"/>
    <w:rsid w:val="00A079D6"/>
    <w:rsid w:val="00A12FB8"/>
    <w:rsid w:val="00A13DAB"/>
    <w:rsid w:val="00A20A80"/>
    <w:rsid w:val="00A223C9"/>
    <w:rsid w:val="00A238DD"/>
    <w:rsid w:val="00A256E3"/>
    <w:rsid w:val="00A43225"/>
    <w:rsid w:val="00A47805"/>
    <w:rsid w:val="00A61FB8"/>
    <w:rsid w:val="00A7289D"/>
    <w:rsid w:val="00A763A5"/>
    <w:rsid w:val="00A86B88"/>
    <w:rsid w:val="00A9791D"/>
    <w:rsid w:val="00AA7A70"/>
    <w:rsid w:val="00AB5FE9"/>
    <w:rsid w:val="00AB7B53"/>
    <w:rsid w:val="00AC2BED"/>
    <w:rsid w:val="00AC49E5"/>
    <w:rsid w:val="00AC5FBA"/>
    <w:rsid w:val="00AD0B07"/>
    <w:rsid w:val="00AD5917"/>
    <w:rsid w:val="00AE3D40"/>
    <w:rsid w:val="00AF548B"/>
    <w:rsid w:val="00AF7F9E"/>
    <w:rsid w:val="00B17400"/>
    <w:rsid w:val="00B4404C"/>
    <w:rsid w:val="00B44A63"/>
    <w:rsid w:val="00B57398"/>
    <w:rsid w:val="00B65FE5"/>
    <w:rsid w:val="00B713AC"/>
    <w:rsid w:val="00B7488F"/>
    <w:rsid w:val="00B80321"/>
    <w:rsid w:val="00B829D8"/>
    <w:rsid w:val="00B90CB8"/>
    <w:rsid w:val="00B9118A"/>
    <w:rsid w:val="00B93CD0"/>
    <w:rsid w:val="00BC5E1D"/>
    <w:rsid w:val="00BC618A"/>
    <w:rsid w:val="00BC67E6"/>
    <w:rsid w:val="00BE4170"/>
    <w:rsid w:val="00BE7217"/>
    <w:rsid w:val="00BF237E"/>
    <w:rsid w:val="00BF6372"/>
    <w:rsid w:val="00C05F50"/>
    <w:rsid w:val="00C07957"/>
    <w:rsid w:val="00C14633"/>
    <w:rsid w:val="00C15C8F"/>
    <w:rsid w:val="00C21668"/>
    <w:rsid w:val="00C355EE"/>
    <w:rsid w:val="00C40EBD"/>
    <w:rsid w:val="00C42697"/>
    <w:rsid w:val="00C464CF"/>
    <w:rsid w:val="00C5059F"/>
    <w:rsid w:val="00C55993"/>
    <w:rsid w:val="00C623C9"/>
    <w:rsid w:val="00C64110"/>
    <w:rsid w:val="00C6738A"/>
    <w:rsid w:val="00C70AD7"/>
    <w:rsid w:val="00C754F1"/>
    <w:rsid w:val="00C815F5"/>
    <w:rsid w:val="00C8213E"/>
    <w:rsid w:val="00C84D7D"/>
    <w:rsid w:val="00C933BB"/>
    <w:rsid w:val="00CB7D13"/>
    <w:rsid w:val="00CD17D6"/>
    <w:rsid w:val="00CE2E44"/>
    <w:rsid w:val="00CE6B89"/>
    <w:rsid w:val="00CF3329"/>
    <w:rsid w:val="00CF3366"/>
    <w:rsid w:val="00CF6E8F"/>
    <w:rsid w:val="00CF7E90"/>
    <w:rsid w:val="00D025B8"/>
    <w:rsid w:val="00D05431"/>
    <w:rsid w:val="00D07E54"/>
    <w:rsid w:val="00D23012"/>
    <w:rsid w:val="00D4425C"/>
    <w:rsid w:val="00D500E5"/>
    <w:rsid w:val="00D53FBF"/>
    <w:rsid w:val="00D639D8"/>
    <w:rsid w:val="00D66EB4"/>
    <w:rsid w:val="00D71BD8"/>
    <w:rsid w:val="00D84FB2"/>
    <w:rsid w:val="00DA1EDB"/>
    <w:rsid w:val="00DB16CC"/>
    <w:rsid w:val="00DB1C58"/>
    <w:rsid w:val="00DB2D48"/>
    <w:rsid w:val="00DB5A0E"/>
    <w:rsid w:val="00DD5FAC"/>
    <w:rsid w:val="00DE05CE"/>
    <w:rsid w:val="00DE3B30"/>
    <w:rsid w:val="00DF19E3"/>
    <w:rsid w:val="00E14F5D"/>
    <w:rsid w:val="00E17041"/>
    <w:rsid w:val="00E263C7"/>
    <w:rsid w:val="00E276F0"/>
    <w:rsid w:val="00E45385"/>
    <w:rsid w:val="00E634C3"/>
    <w:rsid w:val="00E672C2"/>
    <w:rsid w:val="00E720D3"/>
    <w:rsid w:val="00EA698E"/>
    <w:rsid w:val="00EB15E7"/>
    <w:rsid w:val="00EB3435"/>
    <w:rsid w:val="00EB681E"/>
    <w:rsid w:val="00EC0EFF"/>
    <w:rsid w:val="00ED0AD5"/>
    <w:rsid w:val="00EE1959"/>
    <w:rsid w:val="00EE4C5E"/>
    <w:rsid w:val="00EF2311"/>
    <w:rsid w:val="00F03E68"/>
    <w:rsid w:val="00F12DE7"/>
    <w:rsid w:val="00F15EFF"/>
    <w:rsid w:val="00F17953"/>
    <w:rsid w:val="00F20E59"/>
    <w:rsid w:val="00F2775A"/>
    <w:rsid w:val="00F3372C"/>
    <w:rsid w:val="00F34DE5"/>
    <w:rsid w:val="00F453AC"/>
    <w:rsid w:val="00F474D6"/>
    <w:rsid w:val="00F5550D"/>
    <w:rsid w:val="00F6018D"/>
    <w:rsid w:val="00F646A6"/>
    <w:rsid w:val="00F66142"/>
    <w:rsid w:val="00F73B5F"/>
    <w:rsid w:val="00F770AA"/>
    <w:rsid w:val="00F928AC"/>
    <w:rsid w:val="00F97A98"/>
    <w:rsid w:val="00FA628F"/>
    <w:rsid w:val="00FA791C"/>
    <w:rsid w:val="00FB767D"/>
    <w:rsid w:val="00FF20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fill="f" fillcolor="white" stroke="f">
      <v:fill color="white" on="f"/>
      <v:stroke on="f"/>
    </o:shapedefaults>
    <o:shapelayout v:ext="edit">
      <o:idmap v:ext="edit" data="1"/>
    </o:shapelayout>
  </w:shapeDefaults>
  <w:decimalSymbol w:val="."/>
  <w:listSeparator w:val=","/>
  <w14:docId w14:val="3DC82585"/>
  <w15:docId w15:val="{3FA8BB1B-2FC4-274C-8F5A-AE9E8A4D2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rPr>
      <w:sz w:val="22"/>
      <w:szCs w:val="22"/>
    </w:rPr>
  </w:style>
  <w:style w:type="paragraph" w:styleId="Heading1">
    <w:name w:val="heading 1"/>
    <w:basedOn w:val="Normal"/>
    <w:next w:val="Normal"/>
    <w:link w:val="Heading1Char"/>
    <w:uiPriority w:val="9"/>
    <w:qFormat/>
    <w:rsid w:val="008809CA"/>
    <w:pPr>
      <w:keepNext/>
      <w:keepLines/>
      <w:spacing w:before="480" w:after="0"/>
      <w:outlineLvl w:val="0"/>
    </w:pPr>
    <w:rPr>
      <w:rFonts w:ascii="Cambria" w:eastAsia="MS Gothic"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170B0"/>
    <w:rPr>
      <w:rFonts w:ascii="Tahoma" w:hAnsi="Tahoma" w:cs="Tahoma"/>
      <w:sz w:val="16"/>
      <w:szCs w:val="16"/>
    </w:rPr>
  </w:style>
  <w:style w:type="character" w:styleId="Hyperlink">
    <w:name w:val="Hyperlink"/>
    <w:uiPriority w:val="99"/>
    <w:unhideWhenUsed/>
    <w:rsid w:val="00AF548B"/>
    <w:rPr>
      <w:color w:val="000000"/>
      <w:u w:val="none"/>
    </w:rPr>
  </w:style>
  <w:style w:type="character" w:styleId="FollowedHyperlink">
    <w:name w:val="FollowedHyperlink"/>
    <w:uiPriority w:val="99"/>
    <w:semiHidden/>
    <w:unhideWhenUsed/>
    <w:rsid w:val="009F452E"/>
    <w:rPr>
      <w:color w:val="800080"/>
      <w:u w:val="single"/>
    </w:rPr>
  </w:style>
  <w:style w:type="character" w:customStyle="1" w:styleId="Style1">
    <w:name w:val="Style1"/>
    <w:uiPriority w:val="1"/>
    <w:rsid w:val="005E3EE9"/>
    <w:rPr>
      <w:rFonts w:ascii="Calibri" w:hAnsi="Calibri"/>
      <w:sz w:val="20"/>
    </w:rPr>
  </w:style>
  <w:style w:type="character" w:customStyle="1" w:styleId="Style2">
    <w:name w:val="Style2"/>
    <w:uiPriority w:val="1"/>
    <w:rsid w:val="005E3EE9"/>
    <w:rPr>
      <w:sz w:val="18"/>
    </w:rPr>
  </w:style>
  <w:style w:type="character" w:customStyle="1" w:styleId="Style3">
    <w:name w:val="Style3"/>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8809CA"/>
    <w:rPr>
      <w:rFonts w:ascii="Cambria" w:eastAsia="MS Gothic" w:hAnsi="Cambria" w:cs="Times New Roman"/>
      <w:b/>
      <w:bCs/>
      <w:color w:val="365F91"/>
      <w:sz w:val="28"/>
      <w:szCs w:val="28"/>
    </w:rPr>
  </w:style>
  <w:style w:type="character" w:customStyle="1" w:styleId="Style4">
    <w:name w:val="Style4"/>
    <w:uiPriority w:val="1"/>
    <w:rsid w:val="008809CA"/>
    <w:rPr>
      <w:rFonts w:ascii="Arial" w:hAnsi="Arial"/>
      <w:sz w:val="28"/>
    </w:rPr>
  </w:style>
  <w:style w:type="character" w:styleId="Emphasis">
    <w:name w:val="Emphasis"/>
    <w:uiPriority w:val="20"/>
    <w:qFormat/>
    <w:rsid w:val="008277E7"/>
    <w:rPr>
      <w:i/>
      <w:iCs/>
    </w:rPr>
  </w:style>
  <w:style w:type="character" w:styleId="CommentReference">
    <w:name w:val="annotation reference"/>
    <w:uiPriority w:val="99"/>
    <w:semiHidden/>
    <w:unhideWhenUsed/>
    <w:rsid w:val="00DD5FAC"/>
    <w:rPr>
      <w:sz w:val="16"/>
      <w:szCs w:val="16"/>
    </w:rPr>
  </w:style>
  <w:style w:type="paragraph" w:styleId="CommentText">
    <w:name w:val="annotation text"/>
    <w:basedOn w:val="Normal"/>
    <w:link w:val="CommentTextChar"/>
    <w:uiPriority w:val="99"/>
    <w:semiHidden/>
    <w:unhideWhenUsed/>
    <w:rsid w:val="00DD5FAC"/>
    <w:pPr>
      <w:spacing w:line="240" w:lineRule="auto"/>
    </w:pPr>
    <w:rPr>
      <w:sz w:val="20"/>
      <w:szCs w:val="20"/>
    </w:rPr>
  </w:style>
  <w:style w:type="character" w:customStyle="1" w:styleId="CommentTextChar">
    <w:name w:val="Comment Text Char"/>
    <w:link w:val="CommentText"/>
    <w:uiPriority w:val="99"/>
    <w:semiHidden/>
    <w:rsid w:val="00DD5FAC"/>
    <w:rPr>
      <w:sz w:val="20"/>
      <w:szCs w:val="20"/>
    </w:rPr>
  </w:style>
  <w:style w:type="paragraph" w:styleId="CommentSubject">
    <w:name w:val="annotation subject"/>
    <w:basedOn w:val="CommentText"/>
    <w:next w:val="CommentText"/>
    <w:link w:val="CommentSubjectChar"/>
    <w:uiPriority w:val="99"/>
    <w:semiHidden/>
    <w:unhideWhenUsed/>
    <w:rsid w:val="00DD5FAC"/>
    <w:rPr>
      <w:b/>
      <w:bCs/>
    </w:rPr>
  </w:style>
  <w:style w:type="character" w:customStyle="1" w:styleId="CommentSubjectChar">
    <w:name w:val="Comment Subject Char"/>
    <w:link w:val="CommentSubject"/>
    <w:uiPriority w:val="99"/>
    <w:semiHidden/>
    <w:rsid w:val="00DD5FAC"/>
    <w:rPr>
      <w:b/>
      <w:bCs/>
      <w:sz w:val="20"/>
      <w:szCs w:val="20"/>
    </w:rPr>
  </w:style>
  <w:style w:type="character" w:customStyle="1" w:styleId="Style5">
    <w:name w:val="Style5"/>
    <w:basedOn w:val="DefaultParagraphFont"/>
    <w:uiPriority w:val="1"/>
    <w:rsid w:val="00811C88"/>
    <w:rPr>
      <w:u w:val="single"/>
    </w:rPr>
  </w:style>
  <w:style w:type="character" w:customStyle="1" w:styleId="Style6">
    <w:name w:val="Style6"/>
    <w:basedOn w:val="DefaultParagraphFont"/>
    <w:uiPriority w:val="1"/>
    <w:rsid w:val="000E2A36"/>
  </w:style>
  <w:style w:type="character" w:styleId="UnresolvedMention">
    <w:name w:val="Unresolved Mention"/>
    <w:basedOn w:val="DefaultParagraphFont"/>
    <w:uiPriority w:val="99"/>
    <w:semiHidden/>
    <w:unhideWhenUsed/>
    <w:rsid w:val="00604FD2"/>
    <w:rPr>
      <w:color w:val="605E5C"/>
      <w:shd w:val="clear" w:color="auto" w:fill="E1DFDD"/>
    </w:rPr>
  </w:style>
  <w:style w:type="character" w:customStyle="1" w:styleId="Paragraph">
    <w:name w:val="Paragraph"/>
    <w:basedOn w:val="DefaultParagraphFont"/>
    <w:uiPriority w:val="1"/>
    <w:rsid w:val="00893CDA"/>
    <w:rPr>
      <w:sz w:val="24"/>
    </w:rPr>
  </w:style>
  <w:style w:type="character" w:customStyle="1" w:styleId="Style7">
    <w:name w:val="Style7"/>
    <w:basedOn w:val="DefaultParagraphFont"/>
    <w:uiPriority w:val="1"/>
    <w:rsid w:val="00F73B5F"/>
    <w:rPr>
      <w:b w:val="0"/>
      <w:sz w:val="28"/>
      <w:u w:val="single"/>
    </w:rPr>
  </w:style>
  <w:style w:type="character" w:customStyle="1" w:styleId="Evaluation">
    <w:name w:val="Evaluation"/>
    <w:basedOn w:val="DefaultParagraphFont"/>
    <w:uiPriority w:val="1"/>
    <w:rsid w:val="00AC49E5"/>
    <w:rPr>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2.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9.bin"/><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emf"/><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9.png"/><Relationship Id="rId10" Type="http://schemas.openxmlformats.org/officeDocument/2006/relationships/header" Target="header1.xml"/><Relationship Id="rId19" Type="http://schemas.openxmlformats.org/officeDocument/2006/relationships/oleObject" Target="embeddings/oleObject4.bin"/><Relationship Id="rId31" Type="http://schemas.openxmlformats.org/officeDocument/2006/relationships/image" Target="media/image1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glossaryDocument" Target="glossary/document.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gi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General"/>
          <w:gallery w:val="placeholder"/>
        </w:category>
        <w:types>
          <w:type w:val="bbPlcHdr"/>
        </w:types>
        <w:behaviors>
          <w:behavior w:val="content"/>
        </w:behaviors>
        <w:guid w:val="{A0C8B266-3659-4BC0-B24D-C88AFD217A50}"/>
      </w:docPartPr>
      <w:docPartBody>
        <w:p w:rsidR="00C07203" w:rsidRDefault="00C12AE6">
          <w:r w:rsidRPr="002A6E0A">
            <w:rPr>
              <w:rStyle w:val="PlaceholderText"/>
            </w:rPr>
            <w:t>Choose an item.</w:t>
          </w:r>
        </w:p>
      </w:docPartBody>
    </w:docPart>
    <w:docPart>
      <w:docPartPr>
        <w:name w:val="FEEDDFFE0E79493CA26C492CE5CD5630"/>
        <w:category>
          <w:name w:val="General"/>
          <w:gallery w:val="placeholder"/>
        </w:category>
        <w:types>
          <w:type w:val="bbPlcHdr"/>
        </w:types>
        <w:behaviors>
          <w:behavior w:val="content"/>
        </w:behaviors>
        <w:guid w:val="{92A9FBE2-A857-405E-AC1A-22ED72481F4A}"/>
      </w:docPartPr>
      <w:docPartBody>
        <w:p w:rsidR="00C07203" w:rsidRDefault="00C92B6D" w:rsidP="00C92B6D">
          <w:pPr>
            <w:pStyle w:val="FEEDDFFE0E79493CA26C492CE5CD56303"/>
          </w:pPr>
          <w:r w:rsidRPr="006C2E15">
            <w:rPr>
              <w:rStyle w:val="PlaceholderText"/>
              <w:color w:val="auto"/>
            </w:rPr>
            <w:t>Click or tap here to enter text.</w:t>
          </w:r>
        </w:p>
      </w:docPartBody>
    </w:docPart>
    <w:docPart>
      <w:docPartPr>
        <w:name w:val="E79C5306488543ECA1E56524FB1C7C5B"/>
        <w:category>
          <w:name w:val="General"/>
          <w:gallery w:val="placeholder"/>
        </w:category>
        <w:types>
          <w:type w:val="bbPlcHdr"/>
        </w:types>
        <w:behaviors>
          <w:behavior w:val="content"/>
        </w:behaviors>
        <w:guid w:val="{6369ED89-62B9-491F-B406-6522E82ECBFB}"/>
      </w:docPartPr>
      <w:docPartBody>
        <w:p w:rsidR="00C07203" w:rsidRDefault="00C92B6D" w:rsidP="00C92B6D">
          <w:pPr>
            <w:pStyle w:val="E79C5306488543ECA1E56524FB1C7C5B3"/>
          </w:pPr>
          <w:r w:rsidRPr="006C2E15">
            <w:rPr>
              <w:rStyle w:val="PlaceholderText"/>
              <w:color w:val="auto"/>
            </w:rPr>
            <w:t>Click or tap here to enter text.</w:t>
          </w:r>
        </w:p>
      </w:docPartBody>
    </w:docPart>
    <w:docPart>
      <w:docPartPr>
        <w:name w:val="79DA3FD51FA243FB9D7FF9A63D229BF8"/>
        <w:category>
          <w:name w:val="General"/>
          <w:gallery w:val="placeholder"/>
        </w:category>
        <w:types>
          <w:type w:val="bbPlcHdr"/>
        </w:types>
        <w:behaviors>
          <w:behavior w:val="content"/>
        </w:behaviors>
        <w:guid w:val="{55CDE0DD-C630-4832-A272-6590097DE3DF}"/>
      </w:docPartPr>
      <w:docPartBody>
        <w:p w:rsidR="00C07203" w:rsidRDefault="00C92B6D" w:rsidP="00C92B6D">
          <w:pPr>
            <w:pStyle w:val="79DA3FD51FA243FB9D7FF9A63D229BF83"/>
          </w:pPr>
          <w:r w:rsidRPr="006C2E15">
            <w:rPr>
              <w:rStyle w:val="PlaceholderText"/>
              <w:color w:val="auto"/>
            </w:rPr>
            <w:t>Click or tap here to enter text.</w:t>
          </w:r>
        </w:p>
      </w:docPartBody>
    </w:docPart>
    <w:docPart>
      <w:docPartPr>
        <w:name w:val="88B7FD908A014BF5A2A2A2FDBA7341CB"/>
        <w:category>
          <w:name w:val="General"/>
          <w:gallery w:val="placeholder"/>
        </w:category>
        <w:types>
          <w:type w:val="bbPlcHdr"/>
        </w:types>
        <w:behaviors>
          <w:behavior w:val="content"/>
        </w:behaviors>
        <w:guid w:val="{94B3250C-91E0-43C8-AB75-215DC1BF083C}"/>
      </w:docPartPr>
      <w:docPartBody>
        <w:p w:rsidR="00C07203" w:rsidRDefault="00C92B6D" w:rsidP="00C92B6D">
          <w:pPr>
            <w:pStyle w:val="88B7FD908A014BF5A2A2A2FDBA7341CB3"/>
          </w:pPr>
          <w:r w:rsidRPr="006C2E15">
            <w:rPr>
              <w:rStyle w:val="PlaceholderText"/>
              <w:color w:val="auto"/>
            </w:rPr>
            <w:t>Click or tap here to enter text.</w:t>
          </w:r>
        </w:p>
      </w:docPartBody>
    </w:docPart>
    <w:docPart>
      <w:docPartPr>
        <w:name w:val="8EDB9F85AC23459A90A5C9BEFAA7A790"/>
        <w:category>
          <w:name w:val="General"/>
          <w:gallery w:val="placeholder"/>
        </w:category>
        <w:types>
          <w:type w:val="bbPlcHdr"/>
        </w:types>
        <w:behaviors>
          <w:behavior w:val="content"/>
        </w:behaviors>
        <w:guid w:val="{B87D2363-B356-4FB5-8AE7-CD7E1875D72F}"/>
      </w:docPartPr>
      <w:docPartBody>
        <w:p w:rsidR="00C07203" w:rsidRDefault="00C92B6D" w:rsidP="00C92B6D">
          <w:pPr>
            <w:pStyle w:val="8EDB9F85AC23459A90A5C9BEFAA7A7903"/>
          </w:pPr>
          <w:r w:rsidRPr="006C2E15">
            <w:rPr>
              <w:rStyle w:val="PlaceholderText"/>
              <w:color w:val="auto"/>
            </w:rPr>
            <w:t>Click or tap here to enter text.</w:t>
          </w:r>
        </w:p>
      </w:docPartBody>
    </w:docPart>
    <w:docPart>
      <w:docPartPr>
        <w:name w:val="7A1F8EA905B6469D9A67A14D772C7F0F"/>
        <w:category>
          <w:name w:val="General"/>
          <w:gallery w:val="placeholder"/>
        </w:category>
        <w:types>
          <w:type w:val="bbPlcHdr"/>
        </w:types>
        <w:behaviors>
          <w:behavior w:val="content"/>
        </w:behaviors>
        <w:guid w:val="{EFF7BCDC-F9FF-43E3-A082-929A813A44F0}"/>
      </w:docPartPr>
      <w:docPartBody>
        <w:p w:rsidR="00C07203" w:rsidRDefault="00C92B6D" w:rsidP="00C92B6D">
          <w:pPr>
            <w:pStyle w:val="7A1F8EA905B6469D9A67A14D772C7F0F3"/>
          </w:pPr>
          <w:r w:rsidRPr="006C2E15">
            <w:rPr>
              <w:rStyle w:val="PlaceholderText"/>
              <w:color w:val="auto"/>
            </w:rPr>
            <w:t>Click or tap here to enter text.</w:t>
          </w:r>
        </w:p>
      </w:docPartBody>
    </w:docPart>
    <w:docPart>
      <w:docPartPr>
        <w:name w:val="FAB352567FAA4DCA8A3F0E61D1FB6186"/>
        <w:category>
          <w:name w:val="General"/>
          <w:gallery w:val="placeholder"/>
        </w:category>
        <w:types>
          <w:type w:val="bbPlcHdr"/>
        </w:types>
        <w:behaviors>
          <w:behavior w:val="content"/>
        </w:behaviors>
        <w:guid w:val="{1E8F139F-CCDE-438E-AEC5-C95100C4C9D1}"/>
      </w:docPartPr>
      <w:docPartBody>
        <w:p w:rsidR="00C07203" w:rsidRDefault="00C92B6D" w:rsidP="00C92B6D">
          <w:pPr>
            <w:pStyle w:val="FAB352567FAA4DCA8A3F0E61D1FB61863"/>
          </w:pPr>
          <w:r w:rsidRPr="006C2E15">
            <w:rPr>
              <w:rStyle w:val="PlaceholderText"/>
              <w:color w:val="auto"/>
            </w:rPr>
            <w:t>Click or tap here to enter text.</w:t>
          </w:r>
        </w:p>
      </w:docPartBody>
    </w:docPart>
    <w:docPart>
      <w:docPartPr>
        <w:name w:val="2DEC6609AA58455993FF5439F82DA459"/>
        <w:category>
          <w:name w:val="General"/>
          <w:gallery w:val="placeholder"/>
        </w:category>
        <w:types>
          <w:type w:val="bbPlcHdr"/>
        </w:types>
        <w:behaviors>
          <w:behavior w:val="content"/>
        </w:behaviors>
        <w:guid w:val="{582AA605-222A-4CA4-B57B-826462D896A3}"/>
      </w:docPartPr>
      <w:docPartBody>
        <w:p w:rsidR="00C07203" w:rsidRDefault="00C92B6D" w:rsidP="00C92B6D">
          <w:pPr>
            <w:pStyle w:val="2DEC6609AA58455993FF5439F82DA4593"/>
          </w:pPr>
          <w:r w:rsidRPr="006C2E15">
            <w:rPr>
              <w:rStyle w:val="PlaceholderText"/>
              <w:color w:val="auto"/>
            </w:rPr>
            <w:t>Click or tap here to enter text.</w:t>
          </w:r>
        </w:p>
      </w:docPartBody>
    </w:docPart>
    <w:docPart>
      <w:docPartPr>
        <w:name w:val="B24611D2C94D46BC9888A10AE8789F29"/>
        <w:category>
          <w:name w:val="General"/>
          <w:gallery w:val="placeholder"/>
        </w:category>
        <w:types>
          <w:type w:val="bbPlcHdr"/>
        </w:types>
        <w:behaviors>
          <w:behavior w:val="content"/>
        </w:behaviors>
        <w:guid w:val="{D1098722-FFF2-4BDE-B98F-9212A9AD8C6E}"/>
      </w:docPartPr>
      <w:docPartBody>
        <w:p w:rsidR="00C07203" w:rsidRDefault="00C92B6D" w:rsidP="00C92B6D">
          <w:pPr>
            <w:pStyle w:val="B24611D2C94D46BC9888A10AE8789F293"/>
          </w:pPr>
          <w:r w:rsidRPr="006C2E15">
            <w:rPr>
              <w:rStyle w:val="PlaceholderText"/>
              <w:color w:val="auto"/>
            </w:rPr>
            <w:t>Click or tap here to enter text.</w:t>
          </w:r>
        </w:p>
      </w:docPartBody>
    </w:docPart>
    <w:docPart>
      <w:docPartPr>
        <w:name w:val="BBB55F7FB4584665BA854D920EAFA5DF"/>
        <w:category>
          <w:name w:val="General"/>
          <w:gallery w:val="placeholder"/>
        </w:category>
        <w:types>
          <w:type w:val="bbPlcHdr"/>
        </w:types>
        <w:behaviors>
          <w:behavior w:val="content"/>
        </w:behaviors>
        <w:guid w:val="{FD0714F8-D35C-4322-9352-FF20E3C1DD68}"/>
      </w:docPartPr>
      <w:docPartBody>
        <w:p w:rsidR="00C07203" w:rsidRDefault="00C92B6D" w:rsidP="00C92B6D">
          <w:pPr>
            <w:pStyle w:val="BBB55F7FB4584665BA854D920EAFA5DF3"/>
          </w:pPr>
          <w:r w:rsidRPr="006C2E15">
            <w:rPr>
              <w:rStyle w:val="PlaceholderText"/>
              <w:color w:val="auto"/>
            </w:rPr>
            <w:t>Click or tap here to enter text.</w:t>
          </w:r>
        </w:p>
      </w:docPartBody>
    </w:docPart>
    <w:docPart>
      <w:docPartPr>
        <w:name w:val="DC6EC0C669344F988E53EA400E1AE422"/>
        <w:category>
          <w:name w:val="General"/>
          <w:gallery w:val="placeholder"/>
        </w:category>
        <w:types>
          <w:type w:val="bbPlcHdr"/>
        </w:types>
        <w:behaviors>
          <w:behavior w:val="content"/>
        </w:behaviors>
        <w:guid w:val="{3BFF60F8-96E5-49DF-BF7B-CFFE533EA56F}"/>
      </w:docPartPr>
      <w:docPartBody>
        <w:p w:rsidR="00C07203" w:rsidRDefault="00C92B6D" w:rsidP="00C92B6D">
          <w:pPr>
            <w:pStyle w:val="DC6EC0C669344F988E53EA400E1AE4223"/>
          </w:pPr>
          <w:r w:rsidRPr="006C2E15">
            <w:rPr>
              <w:rStyle w:val="PlaceholderText"/>
              <w:color w:val="auto"/>
            </w:rPr>
            <w:t>Click or tap here to enter text.</w:t>
          </w:r>
        </w:p>
      </w:docPartBody>
    </w:docPart>
    <w:docPart>
      <w:docPartPr>
        <w:name w:val="F5BD0CADFFFF403E82E807E0820325C6"/>
        <w:category>
          <w:name w:val="General"/>
          <w:gallery w:val="placeholder"/>
        </w:category>
        <w:types>
          <w:type w:val="bbPlcHdr"/>
        </w:types>
        <w:behaviors>
          <w:behavior w:val="content"/>
        </w:behaviors>
        <w:guid w:val="{C44E2164-5BE8-4A2A-8F9D-66456B93F4FE}"/>
      </w:docPartPr>
      <w:docPartBody>
        <w:p w:rsidR="00C07203" w:rsidRDefault="00C92B6D" w:rsidP="00C92B6D">
          <w:pPr>
            <w:pStyle w:val="F5BD0CADFFFF403E82E807E0820325C63"/>
          </w:pPr>
          <w:r w:rsidRPr="006C2E15">
            <w:rPr>
              <w:rStyle w:val="PlaceholderText"/>
              <w:color w:val="auto"/>
            </w:rPr>
            <w:t>Click or tap here to enter text.</w:t>
          </w:r>
        </w:p>
      </w:docPartBody>
    </w:docPart>
    <w:docPart>
      <w:docPartPr>
        <w:name w:val="60E49C5617E94272A78FF9656736FCFB"/>
        <w:category>
          <w:name w:val="General"/>
          <w:gallery w:val="placeholder"/>
        </w:category>
        <w:types>
          <w:type w:val="bbPlcHdr"/>
        </w:types>
        <w:behaviors>
          <w:behavior w:val="content"/>
        </w:behaviors>
        <w:guid w:val="{6D63862B-ED0A-4FEF-990B-737AC9B518FE}"/>
      </w:docPartPr>
      <w:docPartBody>
        <w:p w:rsidR="00C07203" w:rsidRDefault="00C92B6D" w:rsidP="00C92B6D">
          <w:pPr>
            <w:pStyle w:val="60E49C5617E94272A78FF9656736FCFB3"/>
          </w:pPr>
          <w:r w:rsidRPr="006C2E15">
            <w:rPr>
              <w:rStyle w:val="PlaceholderText"/>
              <w:color w:val="auto"/>
            </w:rPr>
            <w:t>Choose an item.</w:t>
          </w:r>
        </w:p>
      </w:docPartBody>
    </w:docPart>
    <w:docPart>
      <w:docPartPr>
        <w:name w:val="D25F972D3DA24DA3934ADC5DD3D6C1B1"/>
        <w:category>
          <w:name w:val="General"/>
          <w:gallery w:val="placeholder"/>
        </w:category>
        <w:types>
          <w:type w:val="bbPlcHdr"/>
        </w:types>
        <w:behaviors>
          <w:behavior w:val="content"/>
        </w:behaviors>
        <w:guid w:val="{B2ADA310-6E75-4E53-897A-973179EA1515}"/>
      </w:docPartPr>
      <w:docPartBody>
        <w:p w:rsidR="00C07203" w:rsidRDefault="00C92B6D" w:rsidP="00C92B6D">
          <w:pPr>
            <w:pStyle w:val="D25F972D3DA24DA3934ADC5DD3D6C1B13"/>
          </w:pPr>
          <w:r w:rsidRPr="006C2E15">
            <w:rPr>
              <w:rStyle w:val="PlaceholderText"/>
              <w:color w:val="auto"/>
            </w:rPr>
            <w:t>Click or tap here to enter text.</w:t>
          </w:r>
        </w:p>
      </w:docPartBody>
    </w:docPart>
    <w:docPart>
      <w:docPartPr>
        <w:name w:val="5DBFBDC777394059963DC57360C027AC"/>
        <w:category>
          <w:name w:val="General"/>
          <w:gallery w:val="placeholder"/>
        </w:category>
        <w:types>
          <w:type w:val="bbPlcHdr"/>
        </w:types>
        <w:behaviors>
          <w:behavior w:val="content"/>
        </w:behaviors>
        <w:guid w:val="{84C2E52F-E801-40B9-94E2-83E6B9BB6BD2}"/>
      </w:docPartPr>
      <w:docPartBody>
        <w:p w:rsidR="00C07203" w:rsidRDefault="00C92B6D" w:rsidP="00C92B6D">
          <w:pPr>
            <w:pStyle w:val="5DBFBDC777394059963DC57360C027AC3"/>
          </w:pPr>
          <w:r w:rsidRPr="006C2E15">
            <w:rPr>
              <w:rStyle w:val="PlaceholderText"/>
              <w:color w:val="auto"/>
            </w:rPr>
            <w:t>Choose an item.</w:t>
          </w:r>
        </w:p>
      </w:docPartBody>
    </w:docPart>
    <w:docPart>
      <w:docPartPr>
        <w:name w:val="B9DF3BBAAD6C4907848C0EF9F4526B5A"/>
        <w:category>
          <w:name w:val="General"/>
          <w:gallery w:val="placeholder"/>
        </w:category>
        <w:types>
          <w:type w:val="bbPlcHdr"/>
        </w:types>
        <w:behaviors>
          <w:behavior w:val="content"/>
        </w:behaviors>
        <w:guid w:val="{60CEECC7-A254-4866-9F34-D9D2F5F99538}"/>
      </w:docPartPr>
      <w:docPartBody>
        <w:p w:rsidR="00C07203" w:rsidRDefault="00C92B6D" w:rsidP="00C92B6D">
          <w:pPr>
            <w:pStyle w:val="B9DF3BBAAD6C4907848C0EF9F4526B5A3"/>
          </w:pPr>
          <w:r w:rsidRPr="006C2E15">
            <w:rPr>
              <w:rStyle w:val="PlaceholderText"/>
              <w:color w:val="auto"/>
            </w:rPr>
            <w:t>Click or tap here to enter text.</w:t>
          </w:r>
        </w:p>
      </w:docPartBody>
    </w:docPart>
    <w:docPart>
      <w:docPartPr>
        <w:name w:val="FD40D7B52148464898116871D17F8226"/>
        <w:category>
          <w:name w:val="General"/>
          <w:gallery w:val="placeholder"/>
        </w:category>
        <w:types>
          <w:type w:val="bbPlcHdr"/>
        </w:types>
        <w:behaviors>
          <w:behavior w:val="content"/>
        </w:behaviors>
        <w:guid w:val="{E7272C97-2187-43D4-B283-76B649ED86C1}"/>
      </w:docPartPr>
      <w:docPartBody>
        <w:p w:rsidR="00C07203" w:rsidRDefault="00C92B6D" w:rsidP="00C92B6D">
          <w:pPr>
            <w:pStyle w:val="FD40D7B52148464898116871D17F82263"/>
          </w:pPr>
          <w:r w:rsidRPr="006C2E15">
            <w:rPr>
              <w:rStyle w:val="PlaceholderText"/>
              <w:color w:val="auto"/>
            </w:rPr>
            <w:t>Choose an item.</w:t>
          </w:r>
        </w:p>
      </w:docPartBody>
    </w:docPart>
    <w:docPart>
      <w:docPartPr>
        <w:name w:val="EC4A089899E1476C806ABC084630ED69"/>
        <w:category>
          <w:name w:val="General"/>
          <w:gallery w:val="placeholder"/>
        </w:category>
        <w:types>
          <w:type w:val="bbPlcHdr"/>
        </w:types>
        <w:behaviors>
          <w:behavior w:val="content"/>
        </w:behaviors>
        <w:guid w:val="{DA24A250-4044-4394-87B9-F1EF069AB4D7}"/>
      </w:docPartPr>
      <w:docPartBody>
        <w:p w:rsidR="00C07203" w:rsidRDefault="00C92B6D" w:rsidP="00C92B6D">
          <w:pPr>
            <w:pStyle w:val="EC4A089899E1476C806ABC084630ED693"/>
          </w:pPr>
          <w:r w:rsidRPr="006C2E15">
            <w:rPr>
              <w:rStyle w:val="PlaceholderText"/>
              <w:color w:val="auto"/>
            </w:rPr>
            <w:t>Click or tap here to enter text.</w:t>
          </w:r>
        </w:p>
      </w:docPartBody>
    </w:docPart>
    <w:docPart>
      <w:docPartPr>
        <w:name w:val="24878990C92C42FEB46EFE209B2D9F58"/>
        <w:category>
          <w:name w:val="General"/>
          <w:gallery w:val="placeholder"/>
        </w:category>
        <w:types>
          <w:type w:val="bbPlcHdr"/>
        </w:types>
        <w:behaviors>
          <w:behavior w:val="content"/>
        </w:behaviors>
        <w:guid w:val="{A726AD4A-2315-4FBF-B3EE-7E0B3BA56901}"/>
      </w:docPartPr>
      <w:docPartBody>
        <w:p w:rsidR="00C07203" w:rsidRDefault="00C92B6D" w:rsidP="00C92B6D">
          <w:pPr>
            <w:pStyle w:val="24878990C92C42FEB46EFE209B2D9F583"/>
          </w:pPr>
          <w:r w:rsidRPr="006C2E15">
            <w:rPr>
              <w:rStyle w:val="PlaceholderText"/>
              <w:color w:val="auto"/>
            </w:rPr>
            <w:t xml:space="preserve">Choose an item. </w:t>
          </w:r>
        </w:p>
      </w:docPartBody>
    </w:docPart>
    <w:docPart>
      <w:docPartPr>
        <w:name w:val="1D609653D406458EB400468AE5462DD9"/>
        <w:category>
          <w:name w:val="General"/>
          <w:gallery w:val="placeholder"/>
        </w:category>
        <w:types>
          <w:type w:val="bbPlcHdr"/>
        </w:types>
        <w:behaviors>
          <w:behavior w:val="content"/>
        </w:behaviors>
        <w:guid w:val="{5B8A5342-DC4D-49DB-9C0D-8E36A235CBAF}"/>
      </w:docPartPr>
      <w:docPartBody>
        <w:p w:rsidR="00C07203" w:rsidRDefault="00C92B6D" w:rsidP="00C92B6D">
          <w:pPr>
            <w:pStyle w:val="1D609653D406458EB400468AE5462DD93"/>
          </w:pPr>
          <w:r w:rsidRPr="006C2E15">
            <w:rPr>
              <w:rStyle w:val="PlaceholderText"/>
              <w:color w:val="auto"/>
            </w:rPr>
            <w:t>Click or tap here to enter text.</w:t>
          </w:r>
        </w:p>
      </w:docPartBody>
    </w:docPart>
    <w:docPart>
      <w:docPartPr>
        <w:name w:val="D546624DA04F4F82B98792BAD9D88F8E"/>
        <w:category>
          <w:name w:val="General"/>
          <w:gallery w:val="placeholder"/>
        </w:category>
        <w:types>
          <w:type w:val="bbPlcHdr"/>
        </w:types>
        <w:behaviors>
          <w:behavior w:val="content"/>
        </w:behaviors>
        <w:guid w:val="{0946AED4-F9A4-4F85-948D-3484BC13F714}"/>
      </w:docPartPr>
      <w:docPartBody>
        <w:p w:rsidR="00C07203" w:rsidRDefault="00C92B6D" w:rsidP="00C92B6D">
          <w:pPr>
            <w:pStyle w:val="D546624DA04F4F82B98792BAD9D88F8E3"/>
          </w:pPr>
          <w:r w:rsidRPr="006C2E15">
            <w:rPr>
              <w:rStyle w:val="PlaceholderText"/>
              <w:color w:val="auto"/>
            </w:rPr>
            <w:t>Choose an item.</w:t>
          </w:r>
        </w:p>
      </w:docPartBody>
    </w:docPart>
    <w:docPart>
      <w:docPartPr>
        <w:name w:val="65A56A0B7C8547F793AC88A10C288D34"/>
        <w:category>
          <w:name w:val="General"/>
          <w:gallery w:val="placeholder"/>
        </w:category>
        <w:types>
          <w:type w:val="bbPlcHdr"/>
        </w:types>
        <w:behaviors>
          <w:behavior w:val="content"/>
        </w:behaviors>
        <w:guid w:val="{568DFA92-C168-4898-A38B-001A28A5BBAB}"/>
      </w:docPartPr>
      <w:docPartBody>
        <w:p w:rsidR="00C07203" w:rsidRDefault="00C92B6D" w:rsidP="00C92B6D">
          <w:pPr>
            <w:pStyle w:val="65A56A0B7C8547F793AC88A10C288D343"/>
          </w:pPr>
          <w:r w:rsidRPr="006C2E15">
            <w:rPr>
              <w:rStyle w:val="PlaceholderText"/>
              <w:color w:val="auto"/>
            </w:rPr>
            <w:t>Click or tap here to enter text.</w:t>
          </w:r>
        </w:p>
      </w:docPartBody>
    </w:docPart>
    <w:docPart>
      <w:docPartPr>
        <w:name w:val="BBD152575ADA4F9AB005594989B049D5"/>
        <w:category>
          <w:name w:val="General"/>
          <w:gallery w:val="placeholder"/>
        </w:category>
        <w:types>
          <w:type w:val="bbPlcHdr"/>
        </w:types>
        <w:behaviors>
          <w:behavior w:val="content"/>
        </w:behaviors>
        <w:guid w:val="{DE035B50-41E2-4ED5-89EC-1D37BA0931FB}"/>
      </w:docPartPr>
      <w:docPartBody>
        <w:p w:rsidR="00C07203" w:rsidRDefault="00C92B6D" w:rsidP="00C92B6D">
          <w:pPr>
            <w:pStyle w:val="BBD152575ADA4F9AB005594989B049D53"/>
          </w:pPr>
          <w:r w:rsidRPr="006C2E15">
            <w:rPr>
              <w:rStyle w:val="PlaceholderText"/>
              <w:color w:val="auto"/>
            </w:rPr>
            <w:t>Choose an item.</w:t>
          </w:r>
        </w:p>
      </w:docPartBody>
    </w:docPart>
    <w:docPart>
      <w:docPartPr>
        <w:name w:val="B7CFFE1CEB4F47D1ABD2861235751DB9"/>
        <w:category>
          <w:name w:val="General"/>
          <w:gallery w:val="placeholder"/>
        </w:category>
        <w:types>
          <w:type w:val="bbPlcHdr"/>
        </w:types>
        <w:behaviors>
          <w:behavior w:val="content"/>
        </w:behaviors>
        <w:guid w:val="{E10E66F9-C886-43EF-B02B-91486E631A4E}"/>
      </w:docPartPr>
      <w:docPartBody>
        <w:p w:rsidR="00C07203" w:rsidRDefault="00C92B6D" w:rsidP="00C92B6D">
          <w:pPr>
            <w:pStyle w:val="B7CFFE1CEB4F47D1ABD2861235751DB93"/>
          </w:pPr>
          <w:r w:rsidRPr="006C2E15">
            <w:rPr>
              <w:rStyle w:val="PlaceholderText"/>
              <w:color w:val="auto"/>
            </w:rPr>
            <w:t>Click or tap here to enter text.</w:t>
          </w:r>
        </w:p>
      </w:docPartBody>
    </w:docPart>
    <w:docPart>
      <w:docPartPr>
        <w:name w:val="B3715A68AB614180A442DBFAD744035F"/>
        <w:category>
          <w:name w:val="General"/>
          <w:gallery w:val="placeholder"/>
        </w:category>
        <w:types>
          <w:type w:val="bbPlcHdr"/>
        </w:types>
        <w:behaviors>
          <w:behavior w:val="content"/>
        </w:behaviors>
        <w:guid w:val="{DF4C536B-29FA-478E-838E-77D338FB7E18}"/>
      </w:docPartPr>
      <w:docPartBody>
        <w:p w:rsidR="00C07203" w:rsidRDefault="00C92B6D" w:rsidP="00C92B6D">
          <w:pPr>
            <w:pStyle w:val="B3715A68AB614180A442DBFAD744035F3"/>
          </w:pPr>
          <w:r w:rsidRPr="006C2E15">
            <w:rPr>
              <w:rStyle w:val="PlaceholderText"/>
              <w:color w:val="auto"/>
            </w:rPr>
            <w:t>Choose an item.</w:t>
          </w:r>
        </w:p>
      </w:docPartBody>
    </w:docPart>
    <w:docPart>
      <w:docPartPr>
        <w:name w:val="6004ABD037EA42F4A4B94D3A16EE0843"/>
        <w:category>
          <w:name w:val="General"/>
          <w:gallery w:val="placeholder"/>
        </w:category>
        <w:types>
          <w:type w:val="bbPlcHdr"/>
        </w:types>
        <w:behaviors>
          <w:behavior w:val="content"/>
        </w:behaviors>
        <w:guid w:val="{3472ACDE-D7BC-47EC-AA8A-C4A471E07484}"/>
      </w:docPartPr>
      <w:docPartBody>
        <w:p w:rsidR="00C07203" w:rsidRDefault="00C92B6D" w:rsidP="00C92B6D">
          <w:pPr>
            <w:pStyle w:val="6004ABD037EA42F4A4B94D3A16EE08433"/>
          </w:pPr>
          <w:r w:rsidRPr="006C2E15">
            <w:rPr>
              <w:rStyle w:val="PlaceholderText"/>
              <w:color w:val="auto"/>
            </w:rPr>
            <w:t>Click or tap here to enter text.</w:t>
          </w:r>
        </w:p>
      </w:docPartBody>
    </w:docPart>
    <w:docPart>
      <w:docPartPr>
        <w:name w:val="0ED1FCDD65CA4786B187C14A472AF65D"/>
        <w:category>
          <w:name w:val="General"/>
          <w:gallery w:val="placeholder"/>
        </w:category>
        <w:types>
          <w:type w:val="bbPlcHdr"/>
        </w:types>
        <w:behaviors>
          <w:behavior w:val="content"/>
        </w:behaviors>
        <w:guid w:val="{B2AED1DC-D208-4A98-A113-BD6F7287D9EB}"/>
      </w:docPartPr>
      <w:docPartBody>
        <w:p w:rsidR="00C07203" w:rsidRDefault="00C92B6D" w:rsidP="00C92B6D">
          <w:pPr>
            <w:pStyle w:val="0ED1FCDD65CA4786B187C14A472AF65D3"/>
          </w:pPr>
          <w:r w:rsidRPr="006C2E15">
            <w:rPr>
              <w:rStyle w:val="PlaceholderText"/>
              <w:color w:val="auto"/>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23D71C35-1A6F-4552-A9C4-01ACAAABC530}"/>
      </w:docPartPr>
      <w:docPartBody>
        <w:p w:rsidR="007A033E" w:rsidRDefault="00D6544B">
          <w:r w:rsidRPr="000F69B6">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AE6"/>
    <w:rsid w:val="002B74ED"/>
    <w:rsid w:val="005237EE"/>
    <w:rsid w:val="00527638"/>
    <w:rsid w:val="00595521"/>
    <w:rsid w:val="006C272C"/>
    <w:rsid w:val="00705174"/>
    <w:rsid w:val="007826BC"/>
    <w:rsid w:val="007A033E"/>
    <w:rsid w:val="00936211"/>
    <w:rsid w:val="00B11DE2"/>
    <w:rsid w:val="00BD1494"/>
    <w:rsid w:val="00C07203"/>
    <w:rsid w:val="00C12AE6"/>
    <w:rsid w:val="00C40EBD"/>
    <w:rsid w:val="00C92B6D"/>
    <w:rsid w:val="00D6544B"/>
    <w:rsid w:val="00DF6047"/>
    <w:rsid w:val="00EA69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D6544B"/>
    <w:rPr>
      <w:color w:val="808080"/>
    </w:rPr>
  </w:style>
  <w:style w:type="paragraph" w:customStyle="1" w:styleId="B24611D2C94D46BC9888A10AE8789F293">
    <w:name w:val="B24611D2C94D46BC9888A10AE8789F293"/>
    <w:rsid w:val="00C92B6D"/>
    <w:pPr>
      <w:spacing w:line="259" w:lineRule="auto"/>
    </w:pPr>
    <w:rPr>
      <w:rFonts w:ascii="Calibri" w:eastAsia="Calibri" w:hAnsi="Calibri" w:cs="Times New Roman"/>
      <w:kern w:val="0"/>
      <w:sz w:val="22"/>
      <w:szCs w:val="22"/>
      <w14:ligatures w14:val="none"/>
    </w:rPr>
  </w:style>
  <w:style w:type="paragraph" w:customStyle="1" w:styleId="BBB55F7FB4584665BA854D920EAFA5DF3">
    <w:name w:val="BBB55F7FB4584665BA854D920EAFA5DF3"/>
    <w:rsid w:val="00C92B6D"/>
    <w:pPr>
      <w:spacing w:line="259" w:lineRule="auto"/>
    </w:pPr>
    <w:rPr>
      <w:rFonts w:ascii="Calibri" w:eastAsia="Calibri" w:hAnsi="Calibri" w:cs="Times New Roman"/>
      <w:kern w:val="0"/>
      <w:sz w:val="22"/>
      <w:szCs w:val="22"/>
      <w14:ligatures w14:val="none"/>
    </w:rPr>
  </w:style>
  <w:style w:type="paragraph" w:customStyle="1" w:styleId="DC6EC0C669344F988E53EA400E1AE4223">
    <w:name w:val="DC6EC0C669344F988E53EA400E1AE4223"/>
    <w:rsid w:val="00C92B6D"/>
    <w:pPr>
      <w:spacing w:line="259" w:lineRule="auto"/>
    </w:pPr>
    <w:rPr>
      <w:rFonts w:ascii="Calibri" w:eastAsia="Calibri" w:hAnsi="Calibri" w:cs="Times New Roman"/>
      <w:kern w:val="0"/>
      <w:sz w:val="22"/>
      <w:szCs w:val="22"/>
      <w14:ligatures w14:val="none"/>
    </w:rPr>
  </w:style>
  <w:style w:type="paragraph" w:customStyle="1" w:styleId="FEEDDFFE0E79493CA26C492CE5CD56303">
    <w:name w:val="FEEDDFFE0E79493CA26C492CE5CD56303"/>
    <w:rsid w:val="00C92B6D"/>
    <w:pPr>
      <w:spacing w:line="259" w:lineRule="auto"/>
    </w:pPr>
    <w:rPr>
      <w:rFonts w:ascii="Calibri" w:eastAsia="Calibri" w:hAnsi="Calibri" w:cs="Times New Roman"/>
      <w:kern w:val="0"/>
      <w:sz w:val="22"/>
      <w:szCs w:val="22"/>
      <w14:ligatures w14:val="none"/>
    </w:rPr>
  </w:style>
  <w:style w:type="paragraph" w:customStyle="1" w:styleId="F5BD0CADFFFF403E82E807E0820325C63">
    <w:name w:val="F5BD0CADFFFF403E82E807E0820325C63"/>
    <w:rsid w:val="00C92B6D"/>
    <w:pPr>
      <w:spacing w:line="259" w:lineRule="auto"/>
    </w:pPr>
    <w:rPr>
      <w:rFonts w:ascii="Calibri" w:eastAsia="Calibri" w:hAnsi="Calibri" w:cs="Times New Roman"/>
      <w:kern w:val="0"/>
      <w:sz w:val="22"/>
      <w:szCs w:val="22"/>
      <w14:ligatures w14:val="none"/>
    </w:rPr>
  </w:style>
  <w:style w:type="paragraph" w:customStyle="1" w:styleId="60E49C5617E94272A78FF9656736FCFB3">
    <w:name w:val="60E49C5617E94272A78FF9656736FCFB3"/>
    <w:rsid w:val="00C92B6D"/>
    <w:pPr>
      <w:spacing w:line="259" w:lineRule="auto"/>
    </w:pPr>
    <w:rPr>
      <w:rFonts w:ascii="Calibri" w:eastAsia="Calibri" w:hAnsi="Calibri" w:cs="Times New Roman"/>
      <w:kern w:val="0"/>
      <w:sz w:val="22"/>
      <w:szCs w:val="22"/>
      <w14:ligatures w14:val="none"/>
    </w:rPr>
  </w:style>
  <w:style w:type="paragraph" w:customStyle="1" w:styleId="E79C5306488543ECA1E56524FB1C7C5B3">
    <w:name w:val="E79C5306488543ECA1E56524FB1C7C5B3"/>
    <w:rsid w:val="00C92B6D"/>
    <w:pPr>
      <w:spacing w:line="259" w:lineRule="auto"/>
    </w:pPr>
    <w:rPr>
      <w:rFonts w:ascii="Calibri" w:eastAsia="Calibri" w:hAnsi="Calibri" w:cs="Times New Roman"/>
      <w:kern w:val="0"/>
      <w:sz w:val="22"/>
      <w:szCs w:val="22"/>
      <w14:ligatures w14:val="none"/>
    </w:rPr>
  </w:style>
  <w:style w:type="paragraph" w:customStyle="1" w:styleId="D25F972D3DA24DA3934ADC5DD3D6C1B13">
    <w:name w:val="D25F972D3DA24DA3934ADC5DD3D6C1B13"/>
    <w:rsid w:val="00C92B6D"/>
    <w:pPr>
      <w:spacing w:line="259" w:lineRule="auto"/>
    </w:pPr>
    <w:rPr>
      <w:rFonts w:ascii="Calibri" w:eastAsia="Calibri" w:hAnsi="Calibri" w:cs="Times New Roman"/>
      <w:kern w:val="0"/>
      <w:sz w:val="22"/>
      <w:szCs w:val="22"/>
      <w14:ligatures w14:val="none"/>
    </w:rPr>
  </w:style>
  <w:style w:type="paragraph" w:customStyle="1" w:styleId="5DBFBDC777394059963DC57360C027AC3">
    <w:name w:val="5DBFBDC777394059963DC57360C027AC3"/>
    <w:rsid w:val="00C92B6D"/>
    <w:pPr>
      <w:spacing w:line="259" w:lineRule="auto"/>
    </w:pPr>
    <w:rPr>
      <w:rFonts w:ascii="Calibri" w:eastAsia="Calibri" w:hAnsi="Calibri" w:cs="Times New Roman"/>
      <w:kern w:val="0"/>
      <w:sz w:val="22"/>
      <w:szCs w:val="22"/>
      <w14:ligatures w14:val="none"/>
    </w:rPr>
  </w:style>
  <w:style w:type="paragraph" w:customStyle="1" w:styleId="79DA3FD51FA243FB9D7FF9A63D229BF83">
    <w:name w:val="79DA3FD51FA243FB9D7FF9A63D229BF83"/>
    <w:rsid w:val="00C92B6D"/>
    <w:pPr>
      <w:spacing w:line="259" w:lineRule="auto"/>
    </w:pPr>
    <w:rPr>
      <w:rFonts w:ascii="Calibri" w:eastAsia="Calibri" w:hAnsi="Calibri" w:cs="Times New Roman"/>
      <w:kern w:val="0"/>
      <w:sz w:val="22"/>
      <w:szCs w:val="22"/>
      <w14:ligatures w14:val="none"/>
    </w:rPr>
  </w:style>
  <w:style w:type="paragraph" w:customStyle="1" w:styleId="B9DF3BBAAD6C4907848C0EF9F4526B5A3">
    <w:name w:val="B9DF3BBAAD6C4907848C0EF9F4526B5A3"/>
    <w:rsid w:val="00C92B6D"/>
    <w:pPr>
      <w:spacing w:line="259" w:lineRule="auto"/>
    </w:pPr>
    <w:rPr>
      <w:rFonts w:ascii="Calibri" w:eastAsia="Calibri" w:hAnsi="Calibri" w:cs="Times New Roman"/>
      <w:kern w:val="0"/>
      <w:sz w:val="22"/>
      <w:szCs w:val="22"/>
      <w14:ligatures w14:val="none"/>
    </w:rPr>
  </w:style>
  <w:style w:type="paragraph" w:customStyle="1" w:styleId="FD40D7B52148464898116871D17F82263">
    <w:name w:val="FD40D7B52148464898116871D17F82263"/>
    <w:rsid w:val="00C92B6D"/>
    <w:pPr>
      <w:spacing w:line="259" w:lineRule="auto"/>
    </w:pPr>
    <w:rPr>
      <w:rFonts w:ascii="Calibri" w:eastAsia="Calibri" w:hAnsi="Calibri" w:cs="Times New Roman"/>
      <w:kern w:val="0"/>
      <w:sz w:val="22"/>
      <w:szCs w:val="22"/>
      <w14:ligatures w14:val="none"/>
    </w:rPr>
  </w:style>
  <w:style w:type="paragraph" w:customStyle="1" w:styleId="88B7FD908A014BF5A2A2A2FDBA7341CB3">
    <w:name w:val="88B7FD908A014BF5A2A2A2FDBA7341CB3"/>
    <w:rsid w:val="00C92B6D"/>
    <w:pPr>
      <w:spacing w:line="259" w:lineRule="auto"/>
    </w:pPr>
    <w:rPr>
      <w:rFonts w:ascii="Calibri" w:eastAsia="Calibri" w:hAnsi="Calibri" w:cs="Times New Roman"/>
      <w:kern w:val="0"/>
      <w:sz w:val="22"/>
      <w:szCs w:val="22"/>
      <w14:ligatures w14:val="none"/>
    </w:rPr>
  </w:style>
  <w:style w:type="paragraph" w:customStyle="1" w:styleId="EC4A089899E1476C806ABC084630ED693">
    <w:name w:val="EC4A089899E1476C806ABC084630ED693"/>
    <w:rsid w:val="00C92B6D"/>
    <w:pPr>
      <w:spacing w:line="259" w:lineRule="auto"/>
    </w:pPr>
    <w:rPr>
      <w:rFonts w:ascii="Calibri" w:eastAsia="Calibri" w:hAnsi="Calibri" w:cs="Times New Roman"/>
      <w:kern w:val="0"/>
      <w:sz w:val="22"/>
      <w:szCs w:val="22"/>
      <w14:ligatures w14:val="none"/>
    </w:rPr>
  </w:style>
  <w:style w:type="paragraph" w:customStyle="1" w:styleId="24878990C92C42FEB46EFE209B2D9F583">
    <w:name w:val="24878990C92C42FEB46EFE209B2D9F583"/>
    <w:rsid w:val="00C92B6D"/>
    <w:pPr>
      <w:spacing w:line="259" w:lineRule="auto"/>
    </w:pPr>
    <w:rPr>
      <w:rFonts w:ascii="Calibri" w:eastAsia="Calibri" w:hAnsi="Calibri" w:cs="Times New Roman"/>
      <w:kern w:val="0"/>
      <w:sz w:val="22"/>
      <w:szCs w:val="22"/>
      <w14:ligatures w14:val="none"/>
    </w:rPr>
  </w:style>
  <w:style w:type="paragraph" w:customStyle="1" w:styleId="8EDB9F85AC23459A90A5C9BEFAA7A7903">
    <w:name w:val="8EDB9F85AC23459A90A5C9BEFAA7A7903"/>
    <w:rsid w:val="00C92B6D"/>
    <w:pPr>
      <w:spacing w:line="259" w:lineRule="auto"/>
    </w:pPr>
    <w:rPr>
      <w:rFonts w:ascii="Calibri" w:eastAsia="Calibri" w:hAnsi="Calibri" w:cs="Times New Roman"/>
      <w:kern w:val="0"/>
      <w:sz w:val="22"/>
      <w:szCs w:val="22"/>
      <w14:ligatures w14:val="none"/>
    </w:rPr>
  </w:style>
  <w:style w:type="paragraph" w:customStyle="1" w:styleId="1D609653D406458EB400468AE5462DD93">
    <w:name w:val="1D609653D406458EB400468AE5462DD93"/>
    <w:rsid w:val="00C92B6D"/>
    <w:pPr>
      <w:spacing w:line="259" w:lineRule="auto"/>
    </w:pPr>
    <w:rPr>
      <w:rFonts w:ascii="Calibri" w:eastAsia="Calibri" w:hAnsi="Calibri" w:cs="Times New Roman"/>
      <w:kern w:val="0"/>
      <w:sz w:val="22"/>
      <w:szCs w:val="22"/>
      <w14:ligatures w14:val="none"/>
    </w:rPr>
  </w:style>
  <w:style w:type="paragraph" w:customStyle="1" w:styleId="D546624DA04F4F82B98792BAD9D88F8E3">
    <w:name w:val="D546624DA04F4F82B98792BAD9D88F8E3"/>
    <w:rsid w:val="00C92B6D"/>
    <w:pPr>
      <w:spacing w:line="259" w:lineRule="auto"/>
    </w:pPr>
    <w:rPr>
      <w:rFonts w:ascii="Calibri" w:eastAsia="Calibri" w:hAnsi="Calibri" w:cs="Times New Roman"/>
      <w:kern w:val="0"/>
      <w:sz w:val="22"/>
      <w:szCs w:val="22"/>
      <w14:ligatures w14:val="none"/>
    </w:rPr>
  </w:style>
  <w:style w:type="paragraph" w:customStyle="1" w:styleId="7A1F8EA905B6469D9A67A14D772C7F0F3">
    <w:name w:val="7A1F8EA905B6469D9A67A14D772C7F0F3"/>
    <w:rsid w:val="00C92B6D"/>
    <w:pPr>
      <w:spacing w:line="259" w:lineRule="auto"/>
    </w:pPr>
    <w:rPr>
      <w:rFonts w:ascii="Calibri" w:eastAsia="Calibri" w:hAnsi="Calibri" w:cs="Times New Roman"/>
      <w:kern w:val="0"/>
      <w:sz w:val="22"/>
      <w:szCs w:val="22"/>
      <w14:ligatures w14:val="none"/>
    </w:rPr>
  </w:style>
  <w:style w:type="paragraph" w:customStyle="1" w:styleId="65A56A0B7C8547F793AC88A10C288D343">
    <w:name w:val="65A56A0B7C8547F793AC88A10C288D343"/>
    <w:rsid w:val="00C92B6D"/>
    <w:pPr>
      <w:spacing w:line="259" w:lineRule="auto"/>
    </w:pPr>
    <w:rPr>
      <w:rFonts w:ascii="Calibri" w:eastAsia="Calibri" w:hAnsi="Calibri" w:cs="Times New Roman"/>
      <w:kern w:val="0"/>
      <w:sz w:val="22"/>
      <w:szCs w:val="22"/>
      <w14:ligatures w14:val="none"/>
    </w:rPr>
  </w:style>
  <w:style w:type="paragraph" w:customStyle="1" w:styleId="BBD152575ADA4F9AB005594989B049D53">
    <w:name w:val="BBD152575ADA4F9AB005594989B049D53"/>
    <w:rsid w:val="00C92B6D"/>
    <w:pPr>
      <w:spacing w:line="259" w:lineRule="auto"/>
    </w:pPr>
    <w:rPr>
      <w:rFonts w:ascii="Calibri" w:eastAsia="Calibri" w:hAnsi="Calibri" w:cs="Times New Roman"/>
      <w:kern w:val="0"/>
      <w:sz w:val="22"/>
      <w:szCs w:val="22"/>
      <w14:ligatures w14:val="none"/>
    </w:rPr>
  </w:style>
  <w:style w:type="paragraph" w:customStyle="1" w:styleId="FAB352567FAA4DCA8A3F0E61D1FB61863">
    <w:name w:val="FAB352567FAA4DCA8A3F0E61D1FB61863"/>
    <w:rsid w:val="00C92B6D"/>
    <w:pPr>
      <w:spacing w:line="259" w:lineRule="auto"/>
    </w:pPr>
    <w:rPr>
      <w:rFonts w:ascii="Calibri" w:eastAsia="Calibri" w:hAnsi="Calibri" w:cs="Times New Roman"/>
      <w:kern w:val="0"/>
      <w:sz w:val="22"/>
      <w:szCs w:val="22"/>
      <w14:ligatures w14:val="none"/>
    </w:rPr>
  </w:style>
  <w:style w:type="paragraph" w:customStyle="1" w:styleId="B7CFFE1CEB4F47D1ABD2861235751DB93">
    <w:name w:val="B7CFFE1CEB4F47D1ABD2861235751DB93"/>
    <w:rsid w:val="00C92B6D"/>
    <w:pPr>
      <w:spacing w:line="259" w:lineRule="auto"/>
    </w:pPr>
    <w:rPr>
      <w:rFonts w:ascii="Calibri" w:eastAsia="Calibri" w:hAnsi="Calibri" w:cs="Times New Roman"/>
      <w:kern w:val="0"/>
      <w:sz w:val="22"/>
      <w:szCs w:val="22"/>
      <w14:ligatures w14:val="none"/>
    </w:rPr>
  </w:style>
  <w:style w:type="paragraph" w:customStyle="1" w:styleId="B3715A68AB614180A442DBFAD744035F3">
    <w:name w:val="B3715A68AB614180A442DBFAD744035F3"/>
    <w:rsid w:val="00C92B6D"/>
    <w:pPr>
      <w:spacing w:line="259" w:lineRule="auto"/>
    </w:pPr>
    <w:rPr>
      <w:rFonts w:ascii="Calibri" w:eastAsia="Calibri" w:hAnsi="Calibri" w:cs="Times New Roman"/>
      <w:kern w:val="0"/>
      <w:sz w:val="22"/>
      <w:szCs w:val="22"/>
      <w14:ligatures w14:val="none"/>
    </w:rPr>
  </w:style>
  <w:style w:type="paragraph" w:customStyle="1" w:styleId="2DEC6609AA58455993FF5439F82DA4593">
    <w:name w:val="2DEC6609AA58455993FF5439F82DA4593"/>
    <w:rsid w:val="00C92B6D"/>
    <w:pPr>
      <w:spacing w:line="259" w:lineRule="auto"/>
    </w:pPr>
    <w:rPr>
      <w:rFonts w:ascii="Calibri" w:eastAsia="Calibri" w:hAnsi="Calibri" w:cs="Times New Roman"/>
      <w:kern w:val="0"/>
      <w:sz w:val="22"/>
      <w:szCs w:val="22"/>
      <w14:ligatures w14:val="none"/>
    </w:rPr>
  </w:style>
  <w:style w:type="paragraph" w:customStyle="1" w:styleId="6004ABD037EA42F4A4B94D3A16EE08433">
    <w:name w:val="6004ABD037EA42F4A4B94D3A16EE08433"/>
    <w:rsid w:val="00C92B6D"/>
    <w:pPr>
      <w:spacing w:line="259" w:lineRule="auto"/>
    </w:pPr>
    <w:rPr>
      <w:rFonts w:ascii="Calibri" w:eastAsia="Calibri" w:hAnsi="Calibri" w:cs="Times New Roman"/>
      <w:kern w:val="0"/>
      <w:sz w:val="22"/>
      <w:szCs w:val="22"/>
      <w14:ligatures w14:val="none"/>
    </w:rPr>
  </w:style>
  <w:style w:type="paragraph" w:customStyle="1" w:styleId="0ED1FCDD65CA4786B187C14A472AF65D3">
    <w:name w:val="0ED1FCDD65CA4786B187C14A472AF65D3"/>
    <w:rsid w:val="00C92B6D"/>
    <w:pPr>
      <w:spacing w:line="259" w:lineRule="auto"/>
    </w:pPr>
    <w:rPr>
      <w:rFonts w:ascii="Calibri" w:eastAsia="Calibri" w:hAnsi="Calibri" w:cs="Times New Roman"/>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B70F24-6EF0-0442-BC3B-D152880DE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75</TotalTime>
  <Pages>6</Pages>
  <Words>534</Words>
  <Characters>3045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3572</CharactersWithSpaces>
  <SharedDoc>false</SharedDoc>
  <HLinks>
    <vt:vector size="120" baseType="variant">
      <vt:variant>
        <vt:i4>131076</vt:i4>
      </vt:variant>
      <vt:variant>
        <vt:i4>54</vt:i4>
      </vt:variant>
      <vt:variant>
        <vt:i4>0</vt:i4>
      </vt:variant>
      <vt:variant>
        <vt:i4>5</vt:i4>
      </vt:variant>
      <vt:variant>
        <vt:lpwstr/>
      </vt:variant>
      <vt:variant>
        <vt:lpwstr>Paragraph</vt:lpwstr>
      </vt:variant>
      <vt:variant>
        <vt:i4>131076</vt:i4>
      </vt:variant>
      <vt:variant>
        <vt:i4>51</vt:i4>
      </vt:variant>
      <vt:variant>
        <vt:i4>0</vt:i4>
      </vt:variant>
      <vt:variant>
        <vt:i4>5</vt:i4>
      </vt:variant>
      <vt:variant>
        <vt:lpwstr/>
      </vt:variant>
      <vt:variant>
        <vt:lpwstr>Paragraph</vt:lpwstr>
      </vt:variant>
      <vt:variant>
        <vt:i4>851972</vt:i4>
      </vt:variant>
      <vt:variant>
        <vt:i4>48</vt:i4>
      </vt:variant>
      <vt:variant>
        <vt:i4>0</vt:i4>
      </vt:variant>
      <vt:variant>
        <vt:i4>5</vt:i4>
      </vt:variant>
      <vt:variant>
        <vt:lpwstr/>
      </vt:variant>
      <vt:variant>
        <vt:lpwstr>CBGO</vt:lpwstr>
      </vt:variant>
      <vt:variant>
        <vt:i4>851972</vt:i4>
      </vt:variant>
      <vt:variant>
        <vt:i4>45</vt:i4>
      </vt:variant>
      <vt:variant>
        <vt:i4>0</vt:i4>
      </vt:variant>
      <vt:variant>
        <vt:i4>5</vt:i4>
      </vt:variant>
      <vt:variant>
        <vt:lpwstr/>
      </vt:variant>
      <vt:variant>
        <vt:lpwstr>CBGO</vt:lpwstr>
      </vt:variant>
      <vt:variant>
        <vt:i4>1245205</vt:i4>
      </vt:variant>
      <vt:variant>
        <vt:i4>42</vt:i4>
      </vt:variant>
      <vt:variant>
        <vt:i4>0</vt:i4>
      </vt:variant>
      <vt:variant>
        <vt:i4>5</vt:i4>
      </vt:variant>
      <vt:variant>
        <vt:lpwstr/>
      </vt:variant>
      <vt:variant>
        <vt:lpwstr>ParagraphExample</vt:lpwstr>
      </vt:variant>
      <vt:variant>
        <vt:i4>262192</vt:i4>
      </vt:variant>
      <vt:variant>
        <vt:i4>39</vt:i4>
      </vt:variant>
      <vt:variant>
        <vt:i4>0</vt:i4>
      </vt:variant>
      <vt:variant>
        <vt:i4>5</vt:i4>
      </vt:variant>
      <vt:variant>
        <vt:lpwstr/>
      </vt:variant>
      <vt:variant>
        <vt:lpwstr>_top</vt:lpwstr>
      </vt:variant>
      <vt:variant>
        <vt:i4>262192</vt:i4>
      </vt:variant>
      <vt:variant>
        <vt:i4>36</vt:i4>
      </vt:variant>
      <vt:variant>
        <vt:i4>0</vt:i4>
      </vt:variant>
      <vt:variant>
        <vt:i4>5</vt:i4>
      </vt:variant>
      <vt:variant>
        <vt:lpwstr/>
      </vt:variant>
      <vt:variant>
        <vt:lpwstr>_top</vt:lpwstr>
      </vt:variant>
      <vt:variant>
        <vt:i4>262192</vt:i4>
      </vt:variant>
      <vt:variant>
        <vt:i4>33</vt:i4>
      </vt:variant>
      <vt:variant>
        <vt:i4>0</vt:i4>
      </vt:variant>
      <vt:variant>
        <vt:i4>5</vt:i4>
      </vt:variant>
      <vt:variant>
        <vt:lpwstr/>
      </vt:variant>
      <vt:variant>
        <vt:lpwstr>_top</vt:lpwstr>
      </vt:variant>
      <vt:variant>
        <vt:i4>262192</vt:i4>
      </vt:variant>
      <vt:variant>
        <vt:i4>30</vt:i4>
      </vt:variant>
      <vt:variant>
        <vt:i4>0</vt:i4>
      </vt:variant>
      <vt:variant>
        <vt:i4>5</vt:i4>
      </vt:variant>
      <vt:variant>
        <vt:lpwstr/>
      </vt:variant>
      <vt:variant>
        <vt:lpwstr>_top</vt:lpwstr>
      </vt:variant>
      <vt:variant>
        <vt:i4>262192</vt:i4>
      </vt:variant>
      <vt:variant>
        <vt:i4>27</vt:i4>
      </vt:variant>
      <vt:variant>
        <vt:i4>0</vt:i4>
      </vt:variant>
      <vt:variant>
        <vt:i4>5</vt:i4>
      </vt:variant>
      <vt:variant>
        <vt:lpwstr/>
      </vt:variant>
      <vt:variant>
        <vt:lpwstr>_top</vt:lpwstr>
      </vt:variant>
      <vt:variant>
        <vt:i4>262192</vt:i4>
      </vt:variant>
      <vt:variant>
        <vt:i4>24</vt:i4>
      </vt:variant>
      <vt:variant>
        <vt:i4>0</vt:i4>
      </vt:variant>
      <vt:variant>
        <vt:i4>5</vt:i4>
      </vt:variant>
      <vt:variant>
        <vt:lpwstr/>
      </vt:variant>
      <vt:variant>
        <vt:lpwstr>_top</vt:lpwstr>
      </vt:variant>
      <vt:variant>
        <vt:i4>262192</vt:i4>
      </vt:variant>
      <vt:variant>
        <vt:i4>21</vt:i4>
      </vt:variant>
      <vt:variant>
        <vt:i4>0</vt:i4>
      </vt:variant>
      <vt:variant>
        <vt:i4>5</vt:i4>
      </vt:variant>
      <vt:variant>
        <vt:lpwstr/>
      </vt:variant>
      <vt:variant>
        <vt:lpwstr>_top</vt:lpwstr>
      </vt:variant>
      <vt:variant>
        <vt:i4>262192</vt:i4>
      </vt:variant>
      <vt:variant>
        <vt:i4>18</vt:i4>
      </vt:variant>
      <vt:variant>
        <vt:i4>0</vt:i4>
      </vt:variant>
      <vt:variant>
        <vt:i4>5</vt:i4>
      </vt:variant>
      <vt:variant>
        <vt:lpwstr/>
      </vt:variant>
      <vt:variant>
        <vt:lpwstr>_top</vt:lpwstr>
      </vt:variant>
      <vt:variant>
        <vt:i4>262192</vt:i4>
      </vt:variant>
      <vt:variant>
        <vt:i4>15</vt:i4>
      </vt:variant>
      <vt:variant>
        <vt:i4>0</vt:i4>
      </vt:variant>
      <vt:variant>
        <vt:i4>5</vt:i4>
      </vt:variant>
      <vt:variant>
        <vt:lpwstr/>
      </vt:variant>
      <vt:variant>
        <vt:lpwstr>_top</vt:lpwstr>
      </vt:variant>
      <vt:variant>
        <vt:i4>262192</vt:i4>
      </vt:variant>
      <vt:variant>
        <vt:i4>12</vt:i4>
      </vt:variant>
      <vt:variant>
        <vt:i4>0</vt:i4>
      </vt:variant>
      <vt:variant>
        <vt:i4>5</vt:i4>
      </vt:variant>
      <vt:variant>
        <vt:lpwstr/>
      </vt:variant>
      <vt:variant>
        <vt:lpwstr>_top</vt:lpwstr>
      </vt:variant>
      <vt:variant>
        <vt:i4>262192</vt:i4>
      </vt:variant>
      <vt:variant>
        <vt:i4>9</vt:i4>
      </vt:variant>
      <vt:variant>
        <vt:i4>0</vt:i4>
      </vt:variant>
      <vt:variant>
        <vt:i4>5</vt:i4>
      </vt:variant>
      <vt:variant>
        <vt:lpwstr/>
      </vt:variant>
      <vt:variant>
        <vt:lpwstr>_top</vt:lpwstr>
      </vt:variant>
      <vt:variant>
        <vt:i4>262192</vt:i4>
      </vt:variant>
      <vt:variant>
        <vt:i4>6</vt:i4>
      </vt:variant>
      <vt:variant>
        <vt:i4>0</vt:i4>
      </vt:variant>
      <vt:variant>
        <vt:i4>5</vt:i4>
      </vt:variant>
      <vt:variant>
        <vt:lpwstr/>
      </vt:variant>
      <vt:variant>
        <vt:lpwstr>_top</vt:lpwstr>
      </vt:variant>
      <vt:variant>
        <vt:i4>262192</vt:i4>
      </vt:variant>
      <vt:variant>
        <vt:i4>3</vt:i4>
      </vt:variant>
      <vt:variant>
        <vt:i4>0</vt:i4>
      </vt:variant>
      <vt:variant>
        <vt:i4>5</vt:i4>
      </vt:variant>
      <vt:variant>
        <vt:lpwstr/>
      </vt:variant>
      <vt:variant>
        <vt:lpwstr>_top</vt:lpwstr>
      </vt:variant>
      <vt:variant>
        <vt:i4>7077995</vt:i4>
      </vt:variant>
      <vt:variant>
        <vt:i4>0</vt:i4>
      </vt:variant>
      <vt:variant>
        <vt:i4>0</vt:i4>
      </vt:variant>
      <vt:variant>
        <vt:i4>5</vt:i4>
      </vt:variant>
      <vt:variant>
        <vt:lpwstr/>
      </vt:variant>
      <vt:variant>
        <vt:lpwstr>FilledCBGO</vt:lpwstr>
      </vt:variant>
      <vt:variant>
        <vt:i4>262192</vt:i4>
      </vt:variant>
      <vt:variant>
        <vt:i4>0</vt:i4>
      </vt:variant>
      <vt:variant>
        <vt:i4>0</vt:i4>
      </vt:variant>
      <vt:variant>
        <vt:i4>5</vt:i4>
      </vt:variant>
      <vt:variant>
        <vt:lpwstr/>
      </vt:variant>
      <vt:variant>
        <vt:lpwstr>_top</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Boykin</dc:creator>
  <cp:keywords/>
  <cp:lastModifiedBy>Veronica Lewis</cp:lastModifiedBy>
  <cp:revision>6</cp:revision>
  <dcterms:created xsi:type="dcterms:W3CDTF">2025-05-14T20:36:00Z</dcterms:created>
  <dcterms:modified xsi:type="dcterms:W3CDTF">2025-05-28T13:38:00Z</dcterms:modified>
</cp:coreProperties>
</file>